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822" w:rsidRDefault="00A24822" w:rsidP="00E5428A">
      <w:pPr>
        <w:ind w:firstLine="720"/>
        <w:jc w:val="center"/>
        <w:rPr>
          <w:b/>
          <w:bCs/>
          <w:sz w:val="28"/>
          <w:szCs w:val="28"/>
          <w:lang w:val="uk-UA"/>
        </w:rPr>
      </w:pPr>
    </w:p>
    <w:p w:rsidR="00A24822" w:rsidRPr="00874E8C" w:rsidRDefault="00A24822" w:rsidP="00232FBE">
      <w:pPr>
        <w:ind w:firstLine="720"/>
        <w:jc w:val="center"/>
        <w:rPr>
          <w:b/>
          <w:bCs/>
          <w:sz w:val="28"/>
          <w:szCs w:val="28"/>
          <w:lang w:val="uk-UA"/>
        </w:rPr>
      </w:pPr>
      <w:r w:rsidRPr="00874E8C">
        <w:rPr>
          <w:b/>
          <w:bCs/>
          <w:sz w:val="28"/>
          <w:szCs w:val="28"/>
          <w:lang w:val="uk-UA"/>
        </w:rPr>
        <w:t>Пояснювальна записка</w:t>
      </w:r>
    </w:p>
    <w:p w:rsidR="00A24822" w:rsidRPr="00874E8C" w:rsidRDefault="00A24822" w:rsidP="00232FBE">
      <w:pPr>
        <w:ind w:firstLine="720"/>
        <w:jc w:val="both"/>
        <w:rPr>
          <w:b/>
          <w:bCs/>
          <w:color w:val="000000"/>
          <w:sz w:val="28"/>
          <w:szCs w:val="28"/>
          <w:lang w:val="uk-UA"/>
        </w:rPr>
      </w:pPr>
      <w:r w:rsidRPr="00874E8C">
        <w:rPr>
          <w:b/>
          <w:bCs/>
          <w:sz w:val="28"/>
          <w:szCs w:val="28"/>
          <w:lang w:val="uk-UA"/>
        </w:rPr>
        <w:t>до проєкту рішення міської ради „</w:t>
      </w:r>
      <w:r w:rsidRPr="00874E8C">
        <w:rPr>
          <w:b/>
          <w:bCs/>
          <w:color w:val="000000"/>
          <w:sz w:val="28"/>
          <w:szCs w:val="28"/>
          <w:lang w:val="uk-UA"/>
        </w:rPr>
        <w:t xml:space="preserve"> Про внесення змін та доповнень до рішення ради від 24.12.2019 № 110 “Про бюджет об’єднаної територіальної громади  Оріхівської міської ради на 2020 рік”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874E8C">
        <w:rPr>
          <w:b/>
          <w:bCs/>
          <w:color w:val="000000"/>
          <w:sz w:val="28"/>
          <w:szCs w:val="28"/>
          <w:lang w:val="uk-UA"/>
        </w:rPr>
        <w:t>(зі змінами та доповненнями) (код бюджету 08518000000)</w:t>
      </w:r>
    </w:p>
    <w:p w:rsidR="00A24822" w:rsidRPr="00874E8C" w:rsidRDefault="00A24822" w:rsidP="00232FBE">
      <w:pPr>
        <w:ind w:firstLine="720"/>
        <w:jc w:val="both"/>
        <w:rPr>
          <w:b/>
          <w:bCs/>
          <w:color w:val="000000"/>
          <w:sz w:val="28"/>
          <w:szCs w:val="28"/>
          <w:lang w:val="uk-UA"/>
        </w:rPr>
      </w:pPr>
    </w:p>
    <w:p w:rsidR="00A24822" w:rsidRDefault="00A24822" w:rsidP="00232FBE">
      <w:pPr>
        <w:jc w:val="both"/>
        <w:rPr>
          <w:lang w:val="uk-UA"/>
        </w:rPr>
      </w:pPr>
    </w:p>
    <w:p w:rsidR="00A24822" w:rsidRPr="00DC7780" w:rsidRDefault="00A24822" w:rsidP="00232FBE">
      <w:pPr>
        <w:jc w:val="both"/>
        <w:rPr>
          <w:sz w:val="24"/>
          <w:szCs w:val="24"/>
          <w:lang w:val="uk-UA"/>
        </w:rPr>
      </w:pPr>
      <w:r w:rsidRPr="00DC7780">
        <w:rPr>
          <w:sz w:val="24"/>
          <w:szCs w:val="24"/>
          <w:lang w:val="uk-UA"/>
        </w:rPr>
        <w:t xml:space="preserve">           Відповідно до вимог ст 78 Бюджетного кодексу України вносяться зміни до бюджету .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sz w:val="24"/>
          <w:szCs w:val="24"/>
          <w:lang w:val="uk-UA"/>
        </w:rPr>
        <w:t xml:space="preserve">           За рахунок субвенції з державного бюджету місцевим бюджетам на здійснення заходів щодо соціально-економічного розвитку окремих територій</w:t>
      </w:r>
      <w:r>
        <w:rPr>
          <w:sz w:val="24"/>
          <w:szCs w:val="24"/>
          <w:lang w:val="uk-UA"/>
        </w:rPr>
        <w:t>,</w:t>
      </w:r>
      <w:r w:rsidRPr="00DC7780">
        <w:rPr>
          <w:sz w:val="24"/>
          <w:szCs w:val="24"/>
          <w:lang w:val="uk-UA"/>
        </w:rPr>
        <w:t xml:space="preserve"> вносяться зміни до доходної частини бюджету загального фонду ККДБ 410345</w:t>
      </w:r>
      <w:r>
        <w:rPr>
          <w:sz w:val="24"/>
          <w:szCs w:val="24"/>
          <w:lang w:val="uk-UA"/>
        </w:rPr>
        <w:t>00</w:t>
      </w:r>
      <w:r w:rsidRPr="00DC7780">
        <w:rPr>
          <w:sz w:val="24"/>
          <w:szCs w:val="24"/>
          <w:lang w:val="uk-UA"/>
        </w:rPr>
        <w:t xml:space="preserve"> на суму 2000,0 тис</w:t>
      </w:r>
      <w:r>
        <w:rPr>
          <w:sz w:val="24"/>
          <w:szCs w:val="24"/>
          <w:lang w:val="uk-UA"/>
        </w:rPr>
        <w:t>.</w:t>
      </w:r>
      <w:r w:rsidRPr="00DC7780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грн..</w:t>
      </w:r>
      <w:r w:rsidRPr="00DC7780">
        <w:rPr>
          <w:sz w:val="24"/>
          <w:szCs w:val="24"/>
          <w:lang w:val="uk-UA"/>
        </w:rPr>
        <w:t xml:space="preserve"> та змін</w:t>
      </w:r>
      <w:r>
        <w:rPr>
          <w:sz w:val="24"/>
          <w:szCs w:val="24"/>
          <w:lang w:val="uk-UA"/>
        </w:rPr>
        <w:t>и</w:t>
      </w:r>
      <w:r w:rsidRPr="00DC7780">
        <w:rPr>
          <w:sz w:val="24"/>
          <w:szCs w:val="24"/>
          <w:lang w:val="uk-UA"/>
        </w:rPr>
        <w:t xml:space="preserve"> до програми соціально-економічного розвитку об</w:t>
      </w:r>
      <w:r>
        <w:rPr>
          <w:sz w:val="24"/>
          <w:szCs w:val="24"/>
          <w:lang w:val="uk-UA"/>
        </w:rPr>
        <w:t>’</w:t>
      </w:r>
      <w:r w:rsidRPr="00DC7780">
        <w:rPr>
          <w:sz w:val="24"/>
          <w:szCs w:val="24"/>
          <w:lang w:val="uk-UA"/>
        </w:rPr>
        <w:t xml:space="preserve">єднаної територіальної громади </w:t>
      </w:r>
      <w:r>
        <w:rPr>
          <w:sz w:val="24"/>
          <w:szCs w:val="24"/>
          <w:lang w:val="uk-UA"/>
        </w:rPr>
        <w:t xml:space="preserve">в сумі 2000,0 тис. грн.. - </w:t>
      </w:r>
      <w:r w:rsidRPr="00DC7780">
        <w:rPr>
          <w:sz w:val="24"/>
          <w:szCs w:val="24"/>
          <w:lang w:val="uk-UA"/>
        </w:rPr>
        <w:t>на реконструкцію мультифункціонального майданчика для занять ігровими видами спорту за адресою вул.</w:t>
      </w:r>
      <w:r>
        <w:rPr>
          <w:sz w:val="24"/>
          <w:szCs w:val="24"/>
          <w:lang w:val="uk-UA"/>
        </w:rPr>
        <w:t xml:space="preserve"> </w:t>
      </w:r>
      <w:r w:rsidRPr="00DC7780">
        <w:rPr>
          <w:sz w:val="24"/>
          <w:szCs w:val="24"/>
          <w:lang w:val="uk-UA"/>
        </w:rPr>
        <w:t>Л.Українки 57-в,</w:t>
      </w:r>
      <w:r>
        <w:rPr>
          <w:sz w:val="24"/>
          <w:szCs w:val="24"/>
          <w:lang w:val="uk-UA"/>
        </w:rPr>
        <w:t xml:space="preserve"> </w:t>
      </w:r>
      <w:r w:rsidRPr="00DC7780">
        <w:rPr>
          <w:sz w:val="24"/>
          <w:szCs w:val="24"/>
          <w:lang w:val="uk-UA"/>
        </w:rPr>
        <w:t>м</w:t>
      </w:r>
      <w:r>
        <w:rPr>
          <w:sz w:val="24"/>
          <w:szCs w:val="24"/>
          <w:lang w:val="uk-UA"/>
        </w:rPr>
        <w:t>.</w:t>
      </w:r>
      <w:r w:rsidRPr="00DC7780">
        <w:rPr>
          <w:sz w:val="24"/>
          <w:szCs w:val="24"/>
          <w:lang w:val="uk-UA"/>
        </w:rPr>
        <w:t xml:space="preserve"> Оріхів.</w:t>
      </w:r>
      <w:r w:rsidRPr="00DC7780">
        <w:rPr>
          <w:color w:val="000000"/>
          <w:sz w:val="24"/>
          <w:szCs w:val="24"/>
        </w:rPr>
        <w:t xml:space="preserve"> Виготовлення проектно-кошторисної документації </w:t>
      </w:r>
      <w:r>
        <w:rPr>
          <w:color w:val="000000"/>
          <w:sz w:val="24"/>
          <w:szCs w:val="24"/>
          <w:lang w:val="uk-UA"/>
        </w:rPr>
        <w:t>по вищезазначеному об’єкту</w:t>
      </w:r>
      <w:r w:rsidRPr="00DC77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здійснюється </w:t>
      </w:r>
      <w:r w:rsidRPr="00DC7780">
        <w:rPr>
          <w:color w:val="000000"/>
          <w:sz w:val="24"/>
          <w:szCs w:val="24"/>
        </w:rPr>
        <w:t xml:space="preserve">за рахунок благодійної допомоги </w:t>
      </w:r>
      <w:r w:rsidRPr="00DC7780">
        <w:rPr>
          <w:color w:val="000000"/>
          <w:sz w:val="24"/>
          <w:szCs w:val="24"/>
          <w:lang w:val="uk-UA"/>
        </w:rPr>
        <w:t>на суму 56,198 тис грн.</w:t>
      </w:r>
    </w:p>
    <w:p w:rsidR="00A24822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   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   </w:t>
      </w:r>
      <w:r w:rsidRPr="00DC7780">
        <w:rPr>
          <w:color w:val="000000"/>
          <w:sz w:val="24"/>
          <w:szCs w:val="24"/>
          <w:lang w:val="uk-UA"/>
        </w:rPr>
        <w:t xml:space="preserve">  </w:t>
      </w:r>
      <w:r w:rsidRPr="005E24E9">
        <w:rPr>
          <w:color w:val="000000"/>
          <w:sz w:val="24"/>
          <w:szCs w:val="24"/>
          <w:lang w:val="uk-UA"/>
        </w:rPr>
        <w:t>За рахунок вільних залишків,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 w:rsidRPr="005E24E9">
        <w:rPr>
          <w:color w:val="000000"/>
          <w:sz w:val="24"/>
          <w:szCs w:val="24"/>
          <w:lang w:val="uk-UA"/>
        </w:rPr>
        <w:t>що утворилися станом на 01.01.2020 року,  по субвенції з державного бюджету на надання підтримки особам з особливими освітніми потребами в сумі 197</w:t>
      </w:r>
      <w:r w:rsidRPr="00DC7780">
        <w:rPr>
          <w:color w:val="000000"/>
          <w:sz w:val="24"/>
          <w:szCs w:val="24"/>
          <w:lang w:val="uk-UA"/>
        </w:rPr>
        <w:t>,</w:t>
      </w:r>
      <w:r w:rsidRPr="005E24E9">
        <w:rPr>
          <w:color w:val="000000"/>
          <w:sz w:val="24"/>
          <w:szCs w:val="24"/>
          <w:lang w:val="uk-UA"/>
        </w:rPr>
        <w:t>0</w:t>
      </w:r>
      <w:r w:rsidRPr="00DC7780">
        <w:rPr>
          <w:color w:val="000000"/>
          <w:sz w:val="24"/>
          <w:szCs w:val="24"/>
          <w:lang w:val="uk-UA"/>
        </w:rPr>
        <w:t xml:space="preserve">13 тис </w:t>
      </w:r>
      <w:r w:rsidRPr="005E24E9">
        <w:rPr>
          <w:color w:val="000000"/>
          <w:sz w:val="24"/>
          <w:szCs w:val="24"/>
          <w:lang w:val="uk-UA"/>
        </w:rPr>
        <w:t>грн.</w:t>
      </w:r>
      <w:r w:rsidRPr="00DC7780">
        <w:rPr>
          <w:color w:val="000000"/>
          <w:sz w:val="24"/>
          <w:szCs w:val="24"/>
          <w:lang w:val="uk-UA"/>
        </w:rPr>
        <w:t xml:space="preserve"> спрям</w:t>
      </w:r>
      <w:r>
        <w:rPr>
          <w:color w:val="000000"/>
          <w:sz w:val="24"/>
          <w:szCs w:val="24"/>
          <w:lang w:val="uk-UA"/>
        </w:rPr>
        <w:t xml:space="preserve">овується </w:t>
      </w:r>
      <w:r w:rsidRPr="00DC7780">
        <w:rPr>
          <w:color w:val="000000"/>
          <w:sz w:val="24"/>
          <w:szCs w:val="24"/>
          <w:lang w:val="uk-UA"/>
        </w:rPr>
        <w:t>на виплату заробітної плати з нарахуванням</w:t>
      </w:r>
      <w:r>
        <w:rPr>
          <w:color w:val="000000"/>
          <w:sz w:val="24"/>
          <w:szCs w:val="24"/>
          <w:lang w:val="uk-UA"/>
        </w:rPr>
        <w:t>и педагогічним працівникам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КЗ «</w:t>
      </w:r>
      <w:r w:rsidRPr="00DC7780">
        <w:rPr>
          <w:color w:val="000000"/>
          <w:sz w:val="24"/>
          <w:szCs w:val="24"/>
          <w:lang w:val="uk-UA"/>
        </w:rPr>
        <w:t>Оріхівського НВК № 2 ім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ак</w:t>
      </w:r>
      <w:r>
        <w:rPr>
          <w:color w:val="000000"/>
          <w:sz w:val="24"/>
          <w:szCs w:val="24"/>
          <w:lang w:val="uk-UA"/>
        </w:rPr>
        <w:t xml:space="preserve">адеміка </w:t>
      </w:r>
      <w:r w:rsidRPr="00DC7780">
        <w:rPr>
          <w:color w:val="000000"/>
          <w:sz w:val="24"/>
          <w:szCs w:val="24"/>
          <w:lang w:val="uk-UA"/>
        </w:rPr>
        <w:t>В.А. Лазаряна</w:t>
      </w:r>
      <w:r>
        <w:rPr>
          <w:color w:val="000000"/>
          <w:sz w:val="24"/>
          <w:szCs w:val="24"/>
          <w:lang w:val="uk-UA"/>
        </w:rPr>
        <w:t>»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-</w:t>
      </w:r>
      <w:r w:rsidRPr="00DC7780">
        <w:rPr>
          <w:color w:val="000000"/>
          <w:sz w:val="24"/>
          <w:szCs w:val="24"/>
          <w:lang w:val="uk-UA"/>
        </w:rPr>
        <w:t xml:space="preserve"> 167,340 тис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DC7780">
        <w:rPr>
          <w:color w:val="000000"/>
          <w:sz w:val="24"/>
          <w:szCs w:val="24"/>
          <w:lang w:val="uk-UA"/>
        </w:rPr>
        <w:t xml:space="preserve"> та ДДЗ «Дюймовочка» - 29,673 т</w:t>
      </w:r>
      <w:r>
        <w:rPr>
          <w:color w:val="000000"/>
          <w:sz w:val="24"/>
          <w:szCs w:val="24"/>
          <w:lang w:val="uk-UA"/>
        </w:rPr>
        <w:t>ис.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грн..</w:t>
      </w:r>
      <w:r w:rsidRPr="00DC7780">
        <w:rPr>
          <w:color w:val="000000"/>
          <w:sz w:val="24"/>
          <w:szCs w:val="24"/>
          <w:lang w:val="uk-UA"/>
        </w:rPr>
        <w:t xml:space="preserve"> 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      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</w:t>
      </w:r>
      <w:r w:rsidRPr="00DC7780">
        <w:rPr>
          <w:b/>
          <w:bCs/>
          <w:color w:val="000000"/>
          <w:sz w:val="24"/>
          <w:szCs w:val="24"/>
          <w:lang w:val="uk-UA"/>
        </w:rPr>
        <w:t>Перерозподіл видатків по відділу освіти виконавчого комітету Оріхівської міської ради</w:t>
      </w:r>
      <w:r w:rsidRPr="00DC7780">
        <w:rPr>
          <w:color w:val="000000"/>
          <w:sz w:val="24"/>
          <w:szCs w:val="24"/>
          <w:lang w:val="uk-UA"/>
        </w:rPr>
        <w:t>:</w:t>
      </w:r>
    </w:p>
    <w:p w:rsidR="00A24822" w:rsidRPr="00DC7780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д</w:t>
      </w:r>
      <w:r w:rsidRPr="00DC7780">
        <w:rPr>
          <w:color w:val="000000"/>
          <w:sz w:val="24"/>
          <w:szCs w:val="24"/>
          <w:lang w:val="uk-UA"/>
        </w:rPr>
        <w:t>ля забезпечення виплати нарахувань заробітної плати по централізованій бухгалтерії за рахунок економії видатків по іншим послугам (ремонт ПК) спрям</w:t>
      </w:r>
      <w:r>
        <w:rPr>
          <w:color w:val="000000"/>
          <w:sz w:val="24"/>
          <w:szCs w:val="24"/>
          <w:lang w:val="uk-UA"/>
        </w:rPr>
        <w:t xml:space="preserve">овується </w:t>
      </w:r>
      <w:r w:rsidRPr="00DC7780">
        <w:rPr>
          <w:color w:val="000000"/>
          <w:sz w:val="24"/>
          <w:szCs w:val="24"/>
          <w:lang w:val="uk-UA"/>
        </w:rPr>
        <w:t>7,5 тис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DC7780">
        <w:rPr>
          <w:color w:val="000000"/>
          <w:sz w:val="24"/>
          <w:szCs w:val="24"/>
          <w:lang w:val="uk-UA"/>
        </w:rPr>
        <w:t xml:space="preserve"> на зазначені видатки.</w:t>
      </w:r>
    </w:p>
    <w:p w:rsidR="00A24822" w:rsidRPr="00DC7780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з</w:t>
      </w:r>
      <w:r w:rsidRPr="00DC7780">
        <w:rPr>
          <w:color w:val="000000"/>
          <w:sz w:val="24"/>
          <w:szCs w:val="24"/>
          <w:lang w:val="uk-UA"/>
        </w:rPr>
        <w:t>а рахунок економії по оплаті послуг з теплопостачання спрям</w:t>
      </w:r>
      <w:r>
        <w:rPr>
          <w:color w:val="000000"/>
          <w:sz w:val="24"/>
          <w:szCs w:val="24"/>
          <w:lang w:val="uk-UA"/>
        </w:rPr>
        <w:t xml:space="preserve">овуються </w:t>
      </w:r>
      <w:r w:rsidRPr="00DC7780">
        <w:rPr>
          <w:color w:val="000000"/>
          <w:sz w:val="24"/>
          <w:szCs w:val="24"/>
          <w:lang w:val="uk-UA"/>
        </w:rPr>
        <w:t>кошти на придбання кондиц</w:t>
      </w:r>
      <w:r>
        <w:rPr>
          <w:color w:val="000000"/>
          <w:sz w:val="24"/>
          <w:szCs w:val="24"/>
          <w:lang w:val="uk-UA"/>
        </w:rPr>
        <w:t>і</w:t>
      </w:r>
      <w:r w:rsidRPr="00DC7780">
        <w:rPr>
          <w:color w:val="000000"/>
          <w:sz w:val="24"/>
          <w:szCs w:val="24"/>
          <w:lang w:val="uk-UA"/>
        </w:rPr>
        <w:t>онерів в сумі 16,0 тис грн(спец фонд),</w:t>
      </w:r>
    </w:p>
    <w:p w:rsidR="00A24822" w:rsidRPr="00DC7780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здійснюється перерозподіл коштів між спеціальним та загальним фондами </w:t>
      </w:r>
      <w:r w:rsidRPr="00DC7780">
        <w:rPr>
          <w:color w:val="000000"/>
          <w:sz w:val="24"/>
          <w:szCs w:val="24"/>
          <w:lang w:val="uk-UA"/>
        </w:rPr>
        <w:t xml:space="preserve">на придбання обладнання для шкільної </w:t>
      </w:r>
      <w:r>
        <w:rPr>
          <w:color w:val="000000"/>
          <w:sz w:val="24"/>
          <w:szCs w:val="24"/>
          <w:lang w:val="uk-UA"/>
        </w:rPr>
        <w:t>їдальні КЗ «</w:t>
      </w:r>
      <w:r w:rsidRPr="00DC7780">
        <w:rPr>
          <w:color w:val="000000"/>
          <w:sz w:val="24"/>
          <w:szCs w:val="24"/>
          <w:lang w:val="uk-UA"/>
        </w:rPr>
        <w:t>Оріхівськ</w:t>
      </w:r>
      <w:r>
        <w:rPr>
          <w:color w:val="000000"/>
          <w:sz w:val="24"/>
          <w:szCs w:val="24"/>
          <w:lang w:val="uk-UA"/>
        </w:rPr>
        <w:t>ий</w:t>
      </w:r>
      <w:r w:rsidRPr="00DC7780">
        <w:rPr>
          <w:color w:val="000000"/>
          <w:sz w:val="24"/>
          <w:szCs w:val="24"/>
          <w:lang w:val="uk-UA"/>
        </w:rPr>
        <w:t xml:space="preserve"> НВК № 2 ім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ак</w:t>
      </w:r>
      <w:r>
        <w:rPr>
          <w:color w:val="000000"/>
          <w:sz w:val="24"/>
          <w:szCs w:val="24"/>
          <w:lang w:val="uk-UA"/>
        </w:rPr>
        <w:t xml:space="preserve">адеміка </w:t>
      </w:r>
      <w:r w:rsidRPr="00DC7780">
        <w:rPr>
          <w:color w:val="000000"/>
          <w:sz w:val="24"/>
          <w:szCs w:val="24"/>
          <w:lang w:val="uk-UA"/>
        </w:rPr>
        <w:t>В.А. Лазаряна</w:t>
      </w:r>
      <w:r>
        <w:rPr>
          <w:color w:val="000000"/>
          <w:sz w:val="24"/>
          <w:szCs w:val="24"/>
          <w:lang w:val="uk-UA"/>
        </w:rPr>
        <w:t>»</w:t>
      </w:r>
      <w:r w:rsidRPr="00DC7780">
        <w:rPr>
          <w:color w:val="000000"/>
          <w:sz w:val="24"/>
          <w:szCs w:val="24"/>
          <w:lang w:val="uk-UA"/>
        </w:rPr>
        <w:t xml:space="preserve"> в сумі 15,014 тис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DC7780">
        <w:rPr>
          <w:color w:val="000000"/>
          <w:sz w:val="24"/>
          <w:szCs w:val="24"/>
          <w:lang w:val="uk-UA"/>
        </w:rPr>
        <w:t>;</w:t>
      </w:r>
    </w:p>
    <w:p w:rsidR="00A24822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з</w:t>
      </w:r>
      <w:r w:rsidRPr="00DC7780">
        <w:rPr>
          <w:color w:val="000000"/>
          <w:sz w:val="24"/>
          <w:szCs w:val="24"/>
          <w:lang w:val="uk-UA"/>
        </w:rPr>
        <w:t>а рахунок економії коштів на оплату харчування в ДДЗ «Сонечко» спрям</w:t>
      </w:r>
      <w:r>
        <w:rPr>
          <w:color w:val="000000"/>
          <w:sz w:val="24"/>
          <w:szCs w:val="24"/>
          <w:lang w:val="uk-UA"/>
        </w:rPr>
        <w:t xml:space="preserve">овуються </w:t>
      </w:r>
    </w:p>
    <w:p w:rsidR="00A24822" w:rsidRPr="00DC7780" w:rsidRDefault="00A24822" w:rsidP="00232FBE">
      <w:pPr>
        <w:pStyle w:val="ListParagraph"/>
        <w:ind w:left="555"/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кошти на </w:t>
      </w:r>
      <w:r>
        <w:rPr>
          <w:color w:val="000000"/>
          <w:sz w:val="24"/>
          <w:szCs w:val="24"/>
          <w:lang w:val="uk-UA"/>
        </w:rPr>
        <w:t xml:space="preserve">придбання та встановлення </w:t>
      </w:r>
      <w:r w:rsidRPr="00DC7780">
        <w:rPr>
          <w:color w:val="000000"/>
          <w:sz w:val="24"/>
          <w:szCs w:val="24"/>
          <w:lang w:val="uk-UA"/>
        </w:rPr>
        <w:t xml:space="preserve"> вхідних дв</w:t>
      </w:r>
      <w:r>
        <w:rPr>
          <w:color w:val="000000"/>
          <w:sz w:val="24"/>
          <w:szCs w:val="24"/>
          <w:lang w:val="uk-UA"/>
        </w:rPr>
        <w:t>е</w:t>
      </w:r>
      <w:r w:rsidRPr="00DC7780">
        <w:rPr>
          <w:color w:val="000000"/>
          <w:sz w:val="24"/>
          <w:szCs w:val="24"/>
          <w:lang w:val="uk-UA"/>
        </w:rPr>
        <w:t>рних блоків на суму 25,795тис грн.</w:t>
      </w:r>
    </w:p>
    <w:p w:rsidR="00A24822" w:rsidRPr="00DC7780" w:rsidRDefault="00A24822" w:rsidP="00232FBE">
      <w:pPr>
        <w:pStyle w:val="ListParagraph"/>
        <w:ind w:left="555"/>
        <w:jc w:val="both"/>
        <w:rPr>
          <w:color w:val="000000"/>
          <w:sz w:val="24"/>
          <w:szCs w:val="24"/>
          <w:lang w:val="uk-UA"/>
        </w:rPr>
      </w:pPr>
    </w:p>
    <w:p w:rsidR="00A24822" w:rsidRPr="00DC7780" w:rsidRDefault="00A24822" w:rsidP="00232FBE">
      <w:pPr>
        <w:pStyle w:val="ListParagraph"/>
        <w:ind w:left="555"/>
        <w:jc w:val="both"/>
        <w:rPr>
          <w:b/>
          <w:bCs/>
          <w:color w:val="000000"/>
          <w:sz w:val="24"/>
          <w:szCs w:val="24"/>
          <w:lang w:val="uk-UA"/>
        </w:rPr>
      </w:pPr>
      <w:r w:rsidRPr="00DC7780">
        <w:rPr>
          <w:b/>
          <w:bCs/>
          <w:color w:val="000000"/>
          <w:sz w:val="24"/>
          <w:szCs w:val="24"/>
          <w:lang w:val="uk-UA"/>
        </w:rPr>
        <w:t xml:space="preserve">Перерозподіл видатків по виконавчому комітету Оріхівської міської ради : </w:t>
      </w:r>
    </w:p>
    <w:p w:rsidR="00A24822" w:rsidRPr="00DC7780" w:rsidRDefault="00A24822" w:rsidP="001014E0">
      <w:pPr>
        <w:pStyle w:val="ListParagraph"/>
        <w:numPr>
          <w:ilvl w:val="0"/>
          <w:numId w:val="5"/>
        </w:numPr>
        <w:ind w:left="0" w:hanging="142"/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>з</w:t>
      </w:r>
      <w:r w:rsidRPr="00DC7780">
        <w:rPr>
          <w:color w:val="000000"/>
          <w:sz w:val="24"/>
          <w:szCs w:val="24"/>
          <w:lang w:val="uk-UA"/>
        </w:rPr>
        <w:t>меншення видатків на оплату інших послуг (крім комунальних) на суму 12, 628 тис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та спрямування коштів </w:t>
      </w:r>
      <w:r w:rsidRPr="00DC7780">
        <w:rPr>
          <w:color w:val="000000"/>
          <w:sz w:val="24"/>
          <w:szCs w:val="24"/>
          <w:lang w:val="uk-UA"/>
        </w:rPr>
        <w:t>на  придбання кондиціонеру</w:t>
      </w:r>
      <w:r>
        <w:rPr>
          <w:color w:val="000000"/>
          <w:sz w:val="24"/>
          <w:szCs w:val="24"/>
          <w:lang w:val="uk-UA"/>
        </w:rPr>
        <w:t xml:space="preserve"> </w:t>
      </w:r>
      <w:r w:rsidRPr="00DC7780">
        <w:rPr>
          <w:color w:val="000000"/>
          <w:sz w:val="24"/>
          <w:szCs w:val="24"/>
          <w:lang w:val="uk-UA"/>
        </w:rPr>
        <w:t xml:space="preserve">( у приймальню) – 9,8 тис грн та на дофінансування заходів на топографо-геодезичні роботи по створенню топографічного плану  маштабу 1 : 500 (3,7 га) с.Нестерянка, вул. </w:t>
      </w:r>
      <w:r w:rsidRPr="00DC7780">
        <w:rPr>
          <w:color w:val="000000"/>
          <w:sz w:val="24"/>
          <w:szCs w:val="24"/>
        </w:rPr>
        <w:t>Центральна, вул. Шкільна, вул.Патріотична, вул. 40 років Перемоги, вул. Ювілейна, вул. Гвардійська</w:t>
      </w:r>
      <w:r w:rsidRPr="00DC7780">
        <w:rPr>
          <w:color w:val="000000"/>
          <w:sz w:val="24"/>
          <w:szCs w:val="24"/>
          <w:lang w:val="uk-UA"/>
        </w:rPr>
        <w:t xml:space="preserve"> на суму 2,828 тис грн відповідно до Програми </w:t>
      </w:r>
      <w:r>
        <w:rPr>
          <w:color w:val="000000"/>
          <w:sz w:val="24"/>
          <w:szCs w:val="24"/>
          <w:lang w:val="uk-UA"/>
        </w:rPr>
        <w:t>р</w:t>
      </w:r>
      <w:r w:rsidRPr="00DC7780">
        <w:rPr>
          <w:color w:val="000000"/>
          <w:sz w:val="24"/>
          <w:szCs w:val="24"/>
          <w:lang w:val="uk-UA"/>
        </w:rPr>
        <w:t xml:space="preserve">озвитку землеустрою об"єднаної територіальної громади Оріхівської міської ради. </w:t>
      </w:r>
    </w:p>
    <w:p w:rsidR="00A24822" w:rsidRPr="00DC7780" w:rsidRDefault="00A24822" w:rsidP="00232FBE">
      <w:pPr>
        <w:pStyle w:val="ListParagraph"/>
        <w:ind w:left="555"/>
        <w:jc w:val="both"/>
        <w:rPr>
          <w:color w:val="000000"/>
          <w:sz w:val="24"/>
          <w:szCs w:val="24"/>
          <w:lang w:val="uk-UA"/>
        </w:rPr>
      </w:pP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b/>
          <w:bCs/>
          <w:color w:val="000000"/>
          <w:sz w:val="24"/>
          <w:szCs w:val="24"/>
          <w:lang w:val="uk-UA"/>
        </w:rPr>
        <w:t xml:space="preserve">         На виконання </w:t>
      </w:r>
      <w:r w:rsidRPr="00DC7780">
        <w:rPr>
          <w:b/>
          <w:bCs/>
          <w:color w:val="000000"/>
          <w:sz w:val="24"/>
          <w:szCs w:val="24"/>
        </w:rPr>
        <w:t xml:space="preserve">Програми утримання та розвитку об’єктів благоустрою </w:t>
      </w:r>
      <w:r>
        <w:rPr>
          <w:b/>
          <w:bCs/>
          <w:color w:val="000000"/>
          <w:sz w:val="24"/>
          <w:szCs w:val="24"/>
          <w:lang w:val="uk-UA"/>
        </w:rPr>
        <w:t>О</w:t>
      </w:r>
      <w:r w:rsidRPr="00DC7780">
        <w:rPr>
          <w:b/>
          <w:bCs/>
          <w:color w:val="000000"/>
          <w:sz w:val="24"/>
          <w:szCs w:val="24"/>
        </w:rPr>
        <w:t>ріхівської міської ОТГ на 2018-2020 роки»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DC7780">
        <w:rPr>
          <w:color w:val="000000"/>
          <w:sz w:val="24"/>
          <w:szCs w:val="24"/>
          <w:lang w:val="uk-UA"/>
        </w:rPr>
        <w:t>збільшуються видатки на суму 40,843 тис грн  (придбання електроматеріалів для вуличного освітлення  -</w:t>
      </w:r>
      <w:r>
        <w:rPr>
          <w:color w:val="000000"/>
          <w:sz w:val="24"/>
          <w:szCs w:val="24"/>
          <w:lang w:val="uk-UA"/>
        </w:rPr>
        <w:t xml:space="preserve"> </w:t>
      </w:r>
      <w:r w:rsidRPr="00DC7780">
        <w:rPr>
          <w:color w:val="000000"/>
          <w:sz w:val="24"/>
          <w:szCs w:val="24"/>
          <w:lang w:val="uk-UA"/>
        </w:rPr>
        <w:t xml:space="preserve">29,8 тис грн, оплату електроенергії за вуличне освітлення с.Нестерянка – 11,043 тис грн) </w:t>
      </w:r>
    </w:p>
    <w:p w:rsidR="00A24822" w:rsidRPr="00DC7780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  <w:r w:rsidRPr="00DC7780">
        <w:rPr>
          <w:b/>
          <w:bCs/>
          <w:color w:val="000000"/>
          <w:sz w:val="24"/>
          <w:szCs w:val="24"/>
          <w:lang w:val="uk-UA"/>
        </w:rPr>
        <w:t xml:space="preserve">   </w:t>
      </w: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  <w:r w:rsidRPr="00DC7780">
        <w:rPr>
          <w:b/>
          <w:bCs/>
          <w:color w:val="000000"/>
          <w:sz w:val="24"/>
          <w:szCs w:val="24"/>
          <w:lang w:val="uk-UA"/>
        </w:rPr>
        <w:t xml:space="preserve">   </w:t>
      </w: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</w:p>
    <w:p w:rsidR="00A24822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b/>
          <w:bCs/>
          <w:color w:val="000000"/>
          <w:sz w:val="24"/>
          <w:szCs w:val="24"/>
          <w:lang w:val="uk-UA"/>
        </w:rPr>
        <w:t xml:space="preserve">     На виконання </w:t>
      </w:r>
      <w:r w:rsidRPr="000403FB">
        <w:rPr>
          <w:b/>
          <w:bCs/>
          <w:color w:val="000000"/>
          <w:sz w:val="24"/>
          <w:szCs w:val="24"/>
        </w:rPr>
        <w:t>Програми утримання та розвитку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д</w:t>
      </w:r>
      <w:r w:rsidRPr="000403FB">
        <w:rPr>
          <w:b/>
          <w:bCs/>
          <w:color w:val="000000"/>
          <w:sz w:val="24"/>
          <w:szCs w:val="24"/>
        </w:rPr>
        <w:t>орожньо</w:t>
      </w:r>
      <w:r w:rsidRPr="00DC7780">
        <w:rPr>
          <w:b/>
          <w:bCs/>
          <w:color w:val="000000"/>
          <w:sz w:val="24"/>
          <w:szCs w:val="24"/>
          <w:lang w:val="uk-UA"/>
        </w:rPr>
        <w:t>-</w:t>
      </w:r>
      <w:r w:rsidRPr="000403FB">
        <w:rPr>
          <w:b/>
          <w:bCs/>
          <w:color w:val="000000"/>
          <w:sz w:val="24"/>
          <w:szCs w:val="24"/>
        </w:rPr>
        <w:t>транспортного господарства Оріхівської ОТГ на 2018-2020 роки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DC7780">
        <w:rPr>
          <w:color w:val="000000"/>
          <w:sz w:val="24"/>
          <w:szCs w:val="24"/>
          <w:lang w:val="uk-UA"/>
        </w:rPr>
        <w:t>збільшуються видатки на придбання шлаку на суму 21,6 тис грн та змен</w:t>
      </w:r>
      <w:bookmarkStart w:id="0" w:name="_GoBack"/>
      <w:bookmarkEnd w:id="0"/>
      <w:r w:rsidRPr="00DC7780">
        <w:rPr>
          <w:color w:val="000000"/>
          <w:sz w:val="24"/>
          <w:szCs w:val="24"/>
          <w:lang w:val="uk-UA"/>
        </w:rPr>
        <w:t>шуються видатки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DC7780">
        <w:rPr>
          <w:color w:val="000000"/>
          <w:sz w:val="24"/>
          <w:szCs w:val="24"/>
          <w:lang w:val="uk-UA"/>
        </w:rPr>
        <w:t>по а</w:t>
      </w:r>
      <w:r w:rsidRPr="000403FB">
        <w:rPr>
          <w:color w:val="000000"/>
          <w:sz w:val="24"/>
          <w:szCs w:val="24"/>
        </w:rPr>
        <w:t>втопослуг</w:t>
      </w:r>
      <w:r w:rsidRPr="00DC7780">
        <w:rPr>
          <w:color w:val="000000"/>
          <w:sz w:val="24"/>
          <w:szCs w:val="24"/>
          <w:lang w:val="uk-UA"/>
        </w:rPr>
        <w:t xml:space="preserve">ам </w:t>
      </w:r>
      <w:r w:rsidRPr="000403FB">
        <w:rPr>
          <w:color w:val="000000"/>
          <w:sz w:val="24"/>
          <w:szCs w:val="24"/>
        </w:rPr>
        <w:t xml:space="preserve"> по перевезенню 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0403FB">
        <w:rPr>
          <w:color w:val="000000"/>
          <w:sz w:val="24"/>
          <w:szCs w:val="24"/>
        </w:rPr>
        <w:t>шлаку, асфальтобетону для проведення ямкового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 w:rsidRPr="000403FB">
        <w:rPr>
          <w:color w:val="000000"/>
          <w:sz w:val="24"/>
          <w:szCs w:val="24"/>
        </w:rPr>
        <w:t>ремонту дорожнього покриття вулиць та провулків м.Оріхів</w:t>
      </w:r>
      <w:r w:rsidRPr="00DC7780">
        <w:rPr>
          <w:color w:val="000000"/>
          <w:sz w:val="24"/>
          <w:szCs w:val="24"/>
          <w:lang w:val="uk-UA"/>
        </w:rPr>
        <w:t xml:space="preserve"> на суму 51,4 тис грн.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   Відповідно до 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Програми соціально-економічного розвитку об"єднаної територіальної громади Оріхівської міської ради </w:t>
      </w:r>
      <w:r w:rsidRPr="004166F8">
        <w:rPr>
          <w:color w:val="000000"/>
          <w:sz w:val="24"/>
          <w:szCs w:val="24"/>
          <w:lang w:val="uk-UA"/>
        </w:rPr>
        <w:t>за рахунок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DC7780">
        <w:rPr>
          <w:color w:val="000000"/>
          <w:sz w:val="24"/>
          <w:szCs w:val="24"/>
          <w:lang w:val="uk-UA"/>
        </w:rPr>
        <w:t xml:space="preserve">залишку коштів по реконструкції зовнішнього освітлення с. Нестерянка зменьшуються видатки  на суму 11,043 тис грн 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  На виконання </w:t>
      </w:r>
      <w:r w:rsidRPr="00DC7780">
        <w:rPr>
          <w:b/>
          <w:bCs/>
          <w:color w:val="000000"/>
          <w:sz w:val="24"/>
          <w:szCs w:val="24"/>
        </w:rPr>
        <w:t>Програм</w:t>
      </w:r>
      <w:r w:rsidRPr="00DC7780">
        <w:rPr>
          <w:b/>
          <w:bCs/>
          <w:color w:val="000000"/>
          <w:sz w:val="24"/>
          <w:szCs w:val="24"/>
          <w:lang w:val="uk-UA"/>
        </w:rPr>
        <w:t>и</w:t>
      </w:r>
      <w:r w:rsidRPr="00DC7780">
        <w:rPr>
          <w:b/>
          <w:bCs/>
          <w:color w:val="000000"/>
          <w:sz w:val="24"/>
          <w:szCs w:val="24"/>
        </w:rPr>
        <w:t xml:space="preserve"> розвитку водопровідно-каналізаційного господарства об"єднаної територіальної громади Оріхівської міської ради</w:t>
      </w:r>
      <w:r>
        <w:rPr>
          <w:b/>
          <w:bCs/>
          <w:color w:val="000000"/>
          <w:sz w:val="24"/>
          <w:szCs w:val="24"/>
          <w:lang w:val="uk-UA"/>
        </w:rPr>
        <w:t xml:space="preserve"> з</w:t>
      </w:r>
      <w:r w:rsidRPr="00DC7780">
        <w:rPr>
          <w:color w:val="000000"/>
          <w:sz w:val="24"/>
          <w:szCs w:val="24"/>
          <w:lang w:val="uk-UA"/>
        </w:rPr>
        <w:t>дійснюється перерозподіл видатків між спеціальним та загальним фондом бюджету на суму 106,0 тис грн на придбання матеріалів для поточного ремонту водопроводних мереж .</w:t>
      </w:r>
    </w:p>
    <w:p w:rsidR="00A24822" w:rsidRDefault="00A24822" w:rsidP="00232FBE">
      <w:p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 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  <w:r>
        <w:rPr>
          <w:color w:val="000000"/>
          <w:sz w:val="24"/>
          <w:szCs w:val="24"/>
          <w:lang w:val="uk-UA"/>
        </w:rPr>
        <w:t xml:space="preserve">     </w:t>
      </w:r>
      <w:r w:rsidRPr="00DC7780">
        <w:rPr>
          <w:color w:val="000000"/>
          <w:sz w:val="24"/>
          <w:szCs w:val="24"/>
          <w:lang w:val="uk-UA"/>
        </w:rPr>
        <w:t xml:space="preserve">  </w:t>
      </w:r>
      <w:r w:rsidRPr="00E85BF1">
        <w:rPr>
          <w:color w:val="000000"/>
          <w:sz w:val="24"/>
          <w:szCs w:val="24"/>
          <w:lang w:val="uk-UA"/>
        </w:rPr>
        <w:t xml:space="preserve">За рахунок вільних залишків загального фонду бюджету </w:t>
      </w:r>
      <w:r w:rsidRPr="00DC7780">
        <w:rPr>
          <w:color w:val="000000"/>
          <w:sz w:val="24"/>
          <w:szCs w:val="24"/>
          <w:lang w:val="uk-UA"/>
        </w:rPr>
        <w:t xml:space="preserve">, що утворилися станом на  </w:t>
      </w:r>
      <w:r w:rsidRPr="00E85BF1">
        <w:rPr>
          <w:color w:val="000000"/>
          <w:sz w:val="24"/>
          <w:szCs w:val="24"/>
          <w:lang w:val="uk-UA"/>
        </w:rPr>
        <w:t xml:space="preserve"> 01.01.2020 року</w:t>
      </w:r>
      <w:r w:rsidRPr="00DC7780">
        <w:rPr>
          <w:color w:val="000000"/>
          <w:sz w:val="24"/>
          <w:szCs w:val="24"/>
          <w:lang w:val="uk-UA"/>
        </w:rPr>
        <w:t xml:space="preserve">, на виконання </w:t>
      </w:r>
      <w:r w:rsidRPr="004166F8">
        <w:rPr>
          <w:b/>
          <w:bCs/>
          <w:color w:val="000000"/>
          <w:sz w:val="24"/>
          <w:szCs w:val="24"/>
          <w:lang w:val="uk-UA"/>
        </w:rPr>
        <w:t>Програм</w:t>
      </w:r>
      <w:r w:rsidRPr="00DC7780">
        <w:rPr>
          <w:b/>
          <w:bCs/>
          <w:color w:val="000000"/>
          <w:sz w:val="24"/>
          <w:szCs w:val="24"/>
          <w:lang w:val="uk-UA"/>
        </w:rPr>
        <w:t>и</w:t>
      </w:r>
      <w:r w:rsidRPr="004166F8">
        <w:rPr>
          <w:b/>
          <w:bCs/>
          <w:color w:val="000000"/>
          <w:sz w:val="24"/>
          <w:szCs w:val="24"/>
          <w:lang w:val="uk-UA"/>
        </w:rPr>
        <w:t xml:space="preserve"> </w:t>
      </w:r>
      <w:r>
        <w:rPr>
          <w:b/>
          <w:bCs/>
          <w:color w:val="000000"/>
          <w:sz w:val="24"/>
          <w:szCs w:val="24"/>
          <w:lang w:val="uk-UA"/>
        </w:rPr>
        <w:t xml:space="preserve">розвитку </w:t>
      </w:r>
      <w:r w:rsidRPr="004166F8">
        <w:rPr>
          <w:b/>
          <w:bCs/>
          <w:color w:val="000000"/>
          <w:sz w:val="24"/>
          <w:szCs w:val="24"/>
          <w:lang w:val="uk-UA"/>
        </w:rPr>
        <w:t>місцевого самоврядування</w:t>
      </w:r>
      <w:r>
        <w:rPr>
          <w:b/>
          <w:bCs/>
          <w:color w:val="000000"/>
          <w:sz w:val="24"/>
          <w:szCs w:val="24"/>
          <w:lang w:val="uk-UA"/>
        </w:rPr>
        <w:t xml:space="preserve"> та сприяння відкритості і прозорості діяльності органів місцевого самоврядування .. </w:t>
      </w:r>
      <w:r w:rsidRPr="00DC7780">
        <w:rPr>
          <w:color w:val="000000"/>
          <w:sz w:val="24"/>
          <w:szCs w:val="24"/>
          <w:lang w:val="uk-UA"/>
        </w:rPr>
        <w:t>спрямовується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</w:t>
      </w:r>
      <w:r w:rsidRPr="00E85BF1">
        <w:rPr>
          <w:color w:val="000000"/>
          <w:sz w:val="24"/>
          <w:szCs w:val="24"/>
          <w:lang w:val="uk-UA"/>
        </w:rPr>
        <w:t>100</w:t>
      </w:r>
      <w:r w:rsidRPr="00DC7780">
        <w:rPr>
          <w:color w:val="000000"/>
          <w:sz w:val="24"/>
          <w:szCs w:val="24"/>
          <w:lang w:val="uk-UA"/>
        </w:rPr>
        <w:t>,</w:t>
      </w:r>
      <w:r>
        <w:rPr>
          <w:color w:val="000000"/>
          <w:sz w:val="24"/>
          <w:szCs w:val="24"/>
          <w:lang w:val="uk-UA"/>
        </w:rPr>
        <w:t>0</w:t>
      </w:r>
      <w:r w:rsidRPr="00DC7780">
        <w:rPr>
          <w:color w:val="000000"/>
          <w:sz w:val="24"/>
          <w:szCs w:val="24"/>
          <w:lang w:val="uk-UA"/>
        </w:rPr>
        <w:t xml:space="preserve"> тис </w:t>
      </w:r>
      <w:r>
        <w:rPr>
          <w:color w:val="000000"/>
          <w:sz w:val="24"/>
          <w:szCs w:val="24"/>
          <w:lang w:val="uk-UA"/>
        </w:rPr>
        <w:t>г</w:t>
      </w:r>
      <w:r w:rsidRPr="00E85BF1">
        <w:rPr>
          <w:color w:val="000000"/>
          <w:sz w:val="24"/>
          <w:szCs w:val="24"/>
          <w:lang w:val="uk-UA"/>
        </w:rPr>
        <w:t>рн.</w:t>
      </w:r>
      <w:r w:rsidRPr="00DC7780">
        <w:rPr>
          <w:color w:val="000000"/>
          <w:sz w:val="24"/>
          <w:szCs w:val="24"/>
          <w:lang w:val="uk-UA"/>
        </w:rPr>
        <w:t xml:space="preserve"> на утримання Оріхівської районної ради.</w:t>
      </w:r>
    </w:p>
    <w:p w:rsidR="00A24822" w:rsidRPr="00DC7780" w:rsidRDefault="00A24822" w:rsidP="00232FBE">
      <w:pPr>
        <w:jc w:val="both"/>
        <w:rPr>
          <w:color w:val="000000"/>
          <w:sz w:val="24"/>
          <w:szCs w:val="24"/>
          <w:lang w:val="uk-UA"/>
        </w:rPr>
      </w:pPr>
    </w:p>
    <w:p w:rsidR="00A24822" w:rsidRPr="00DC7780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         </w:t>
      </w:r>
      <w:r w:rsidRPr="004166F8">
        <w:rPr>
          <w:b/>
          <w:bCs/>
          <w:color w:val="000000"/>
          <w:sz w:val="24"/>
          <w:szCs w:val="24"/>
          <w:lang w:val="uk-UA"/>
        </w:rPr>
        <w:t>Перерозподіл видатків по по КНП "ЦПМСД Оріхівської міської ради "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. </w:t>
      </w:r>
      <w:r w:rsidRPr="00DC7780">
        <w:rPr>
          <w:color w:val="000000"/>
          <w:sz w:val="24"/>
          <w:szCs w:val="24"/>
          <w:lang w:val="uk-UA"/>
        </w:rPr>
        <w:t>Економія коштів за спожиті енергоносії в сумі 45,0 т</w:t>
      </w:r>
      <w:r>
        <w:rPr>
          <w:color w:val="000000"/>
          <w:sz w:val="24"/>
          <w:szCs w:val="24"/>
          <w:lang w:val="uk-UA"/>
        </w:rPr>
        <w:t>ис.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грн..</w:t>
      </w:r>
      <w:r w:rsidRPr="00DC7780">
        <w:rPr>
          <w:color w:val="000000"/>
          <w:sz w:val="24"/>
          <w:szCs w:val="24"/>
          <w:lang w:val="uk-UA"/>
        </w:rPr>
        <w:t xml:space="preserve"> спрямовується на :</w:t>
      </w:r>
      <w:r w:rsidRPr="00DC7780">
        <w:rPr>
          <w:b/>
          <w:bCs/>
          <w:color w:val="000000"/>
          <w:sz w:val="24"/>
          <w:szCs w:val="24"/>
          <w:lang w:val="uk-UA"/>
        </w:rPr>
        <w:t xml:space="preserve"> </w:t>
      </w:r>
    </w:p>
    <w:p w:rsidR="00A24822" w:rsidRPr="001014E0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  <w:lang w:val="uk-UA"/>
        </w:rPr>
      </w:pPr>
      <w:r w:rsidRPr="00DC7780">
        <w:rPr>
          <w:color w:val="000000"/>
          <w:sz w:val="24"/>
          <w:szCs w:val="24"/>
          <w:lang w:val="uk-UA"/>
        </w:rPr>
        <w:t xml:space="preserve">виконання </w:t>
      </w:r>
      <w:r w:rsidRPr="001014E0">
        <w:rPr>
          <w:color w:val="000000"/>
          <w:sz w:val="24"/>
          <w:szCs w:val="24"/>
          <w:lang w:val="uk-UA"/>
        </w:rPr>
        <w:t>Програм</w:t>
      </w:r>
      <w:r w:rsidRPr="00DC7780">
        <w:rPr>
          <w:color w:val="000000"/>
          <w:sz w:val="24"/>
          <w:szCs w:val="24"/>
          <w:lang w:val="uk-UA"/>
        </w:rPr>
        <w:t>и</w:t>
      </w:r>
      <w:r w:rsidRPr="001014E0">
        <w:rPr>
          <w:color w:val="000000"/>
          <w:sz w:val="24"/>
          <w:szCs w:val="24"/>
          <w:lang w:val="uk-UA"/>
        </w:rPr>
        <w:t xml:space="preserve"> профілактики ВІЛ інфекцій та лікування хворих на СНІД</w:t>
      </w:r>
      <w:r w:rsidRPr="00DC7780">
        <w:rPr>
          <w:color w:val="000000"/>
          <w:sz w:val="24"/>
          <w:szCs w:val="24"/>
          <w:lang w:val="uk-UA"/>
        </w:rPr>
        <w:t xml:space="preserve"> в сумі 4,7 тис</w:t>
      </w:r>
      <w:r>
        <w:rPr>
          <w:color w:val="000000"/>
          <w:sz w:val="24"/>
          <w:szCs w:val="24"/>
          <w:lang w:val="uk-UA"/>
        </w:rPr>
        <w:t>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DC7780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 xml:space="preserve">(придбання молочної суміші) </w:t>
      </w:r>
      <w:r w:rsidRPr="00DC7780">
        <w:rPr>
          <w:color w:val="000000"/>
          <w:sz w:val="24"/>
          <w:szCs w:val="24"/>
          <w:lang w:val="uk-UA"/>
        </w:rPr>
        <w:t>;</w:t>
      </w:r>
    </w:p>
    <w:p w:rsidR="00A24822" w:rsidRPr="001014E0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  <w:lang w:val="uk-UA"/>
        </w:rPr>
      </w:pPr>
      <w:r w:rsidRPr="006F403F">
        <w:rPr>
          <w:color w:val="000000"/>
          <w:sz w:val="24"/>
          <w:szCs w:val="24"/>
          <w:lang w:val="uk-UA"/>
        </w:rPr>
        <w:t xml:space="preserve">виконання </w:t>
      </w:r>
      <w:r w:rsidRPr="001014E0">
        <w:rPr>
          <w:color w:val="000000"/>
          <w:sz w:val="24"/>
          <w:szCs w:val="24"/>
          <w:lang w:val="uk-UA"/>
        </w:rPr>
        <w:t>Програм</w:t>
      </w:r>
      <w:r w:rsidRPr="006F403F">
        <w:rPr>
          <w:color w:val="000000"/>
          <w:sz w:val="24"/>
          <w:szCs w:val="24"/>
          <w:lang w:val="uk-UA"/>
        </w:rPr>
        <w:t>и</w:t>
      </w:r>
      <w:r w:rsidRPr="001014E0">
        <w:rPr>
          <w:color w:val="000000"/>
          <w:sz w:val="24"/>
          <w:szCs w:val="24"/>
          <w:lang w:val="uk-UA"/>
        </w:rPr>
        <w:t xml:space="preserve"> протидії захворювання на туберкульоз</w:t>
      </w:r>
      <w:r w:rsidRPr="006F403F">
        <w:rPr>
          <w:color w:val="000000"/>
          <w:sz w:val="24"/>
          <w:szCs w:val="24"/>
          <w:lang w:val="uk-UA"/>
        </w:rPr>
        <w:t xml:space="preserve"> в сумі 25,3 тис</w:t>
      </w:r>
      <w:r>
        <w:rPr>
          <w:color w:val="000000"/>
          <w:sz w:val="24"/>
          <w:szCs w:val="24"/>
          <w:lang w:val="uk-UA"/>
        </w:rPr>
        <w:t>.</w:t>
      </w:r>
      <w:r w:rsidRPr="006F403F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6F403F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(п</w:t>
      </w:r>
      <w:r w:rsidRPr="006F403F">
        <w:rPr>
          <w:color w:val="000000"/>
          <w:sz w:val="24"/>
          <w:szCs w:val="24"/>
          <w:lang w:val="uk-UA"/>
        </w:rPr>
        <w:t>ридбання т</w:t>
      </w:r>
      <w:r>
        <w:rPr>
          <w:color w:val="000000"/>
          <w:sz w:val="24"/>
          <w:szCs w:val="24"/>
          <w:lang w:val="uk-UA"/>
        </w:rPr>
        <w:t>у</w:t>
      </w:r>
      <w:r w:rsidRPr="006F403F">
        <w:rPr>
          <w:color w:val="000000"/>
          <w:sz w:val="24"/>
          <w:szCs w:val="24"/>
          <w:lang w:val="uk-UA"/>
        </w:rPr>
        <w:t>берку</w:t>
      </w:r>
      <w:r>
        <w:rPr>
          <w:color w:val="000000"/>
          <w:sz w:val="24"/>
          <w:szCs w:val="24"/>
          <w:lang w:val="uk-UA"/>
        </w:rPr>
        <w:t>л</w:t>
      </w:r>
      <w:r w:rsidRPr="006F403F">
        <w:rPr>
          <w:color w:val="000000"/>
          <w:sz w:val="24"/>
          <w:szCs w:val="24"/>
          <w:lang w:val="uk-UA"/>
        </w:rPr>
        <w:t>іну</w:t>
      </w:r>
      <w:r>
        <w:rPr>
          <w:color w:val="000000"/>
          <w:sz w:val="24"/>
          <w:szCs w:val="24"/>
          <w:lang w:val="uk-UA"/>
        </w:rPr>
        <w:t>)</w:t>
      </w:r>
      <w:r w:rsidRPr="006F403F">
        <w:rPr>
          <w:color w:val="000000"/>
          <w:sz w:val="24"/>
          <w:szCs w:val="24"/>
          <w:lang w:val="uk-UA"/>
        </w:rPr>
        <w:t xml:space="preserve"> ;</w:t>
      </w:r>
    </w:p>
    <w:p w:rsidR="00A24822" w:rsidRPr="006F403F" w:rsidRDefault="00A24822" w:rsidP="00232FBE">
      <w:pPr>
        <w:pStyle w:val="ListParagraph"/>
        <w:numPr>
          <w:ilvl w:val="0"/>
          <w:numId w:val="5"/>
        </w:numPr>
        <w:jc w:val="both"/>
        <w:rPr>
          <w:color w:val="000000"/>
          <w:sz w:val="24"/>
          <w:szCs w:val="24"/>
        </w:rPr>
      </w:pPr>
      <w:r w:rsidRPr="006F403F">
        <w:rPr>
          <w:color w:val="000000"/>
          <w:sz w:val="24"/>
          <w:szCs w:val="24"/>
          <w:lang w:val="uk-UA"/>
        </w:rPr>
        <w:t xml:space="preserve">виконання </w:t>
      </w:r>
      <w:r w:rsidRPr="001014E0">
        <w:rPr>
          <w:color w:val="000000"/>
          <w:sz w:val="24"/>
          <w:szCs w:val="24"/>
          <w:lang w:val="uk-UA"/>
        </w:rPr>
        <w:t>Програм</w:t>
      </w:r>
      <w:r w:rsidRPr="006F403F">
        <w:rPr>
          <w:color w:val="000000"/>
          <w:sz w:val="24"/>
          <w:szCs w:val="24"/>
          <w:lang w:val="uk-UA"/>
        </w:rPr>
        <w:t>и</w:t>
      </w:r>
      <w:r w:rsidRPr="001014E0">
        <w:rPr>
          <w:color w:val="000000"/>
          <w:sz w:val="24"/>
          <w:szCs w:val="24"/>
          <w:lang w:val="uk-UA"/>
        </w:rPr>
        <w:t xml:space="preserve"> лікува</w:t>
      </w:r>
      <w:r w:rsidRPr="006F403F">
        <w:rPr>
          <w:color w:val="000000"/>
          <w:sz w:val="24"/>
          <w:szCs w:val="24"/>
        </w:rPr>
        <w:t>ння онкологічних захворювань</w:t>
      </w:r>
      <w:r w:rsidRPr="006F403F">
        <w:rPr>
          <w:color w:val="000000"/>
          <w:sz w:val="24"/>
          <w:szCs w:val="24"/>
          <w:lang w:val="uk-UA"/>
        </w:rPr>
        <w:t xml:space="preserve"> в сумі 15,0 тис</w:t>
      </w:r>
      <w:r>
        <w:rPr>
          <w:color w:val="000000"/>
          <w:sz w:val="24"/>
          <w:szCs w:val="24"/>
          <w:lang w:val="uk-UA"/>
        </w:rPr>
        <w:t>.</w:t>
      </w:r>
      <w:r w:rsidRPr="006F403F">
        <w:rPr>
          <w:color w:val="000000"/>
          <w:sz w:val="24"/>
          <w:szCs w:val="24"/>
          <w:lang w:val="uk-UA"/>
        </w:rPr>
        <w:t xml:space="preserve"> </w:t>
      </w:r>
      <w:r>
        <w:rPr>
          <w:color w:val="000000"/>
          <w:sz w:val="24"/>
          <w:szCs w:val="24"/>
          <w:lang w:val="uk-UA"/>
        </w:rPr>
        <w:t>грн.</w:t>
      </w:r>
      <w:r w:rsidRPr="006F403F">
        <w:rPr>
          <w:color w:val="000000"/>
          <w:sz w:val="24"/>
          <w:szCs w:val="24"/>
          <w:lang w:val="uk-UA"/>
        </w:rPr>
        <w:t xml:space="preserve"> (</w:t>
      </w:r>
      <w:r>
        <w:rPr>
          <w:color w:val="000000"/>
          <w:sz w:val="24"/>
          <w:szCs w:val="24"/>
          <w:lang w:val="uk-UA"/>
        </w:rPr>
        <w:t xml:space="preserve"> придбання </w:t>
      </w:r>
      <w:r w:rsidRPr="006F403F">
        <w:rPr>
          <w:color w:val="000000"/>
          <w:sz w:val="24"/>
          <w:szCs w:val="24"/>
          <w:lang w:val="uk-UA"/>
        </w:rPr>
        <w:t>калоприйм</w:t>
      </w:r>
      <w:r>
        <w:rPr>
          <w:color w:val="000000"/>
          <w:sz w:val="24"/>
          <w:szCs w:val="24"/>
          <w:lang w:val="uk-UA"/>
        </w:rPr>
        <w:t>а</w:t>
      </w:r>
      <w:r w:rsidRPr="006F403F">
        <w:rPr>
          <w:color w:val="000000"/>
          <w:sz w:val="24"/>
          <w:szCs w:val="24"/>
          <w:lang w:val="uk-UA"/>
        </w:rPr>
        <w:t>чі</w:t>
      </w:r>
      <w:r>
        <w:rPr>
          <w:color w:val="000000"/>
          <w:sz w:val="24"/>
          <w:szCs w:val="24"/>
          <w:lang w:val="uk-UA"/>
        </w:rPr>
        <w:t>в</w:t>
      </w:r>
      <w:r w:rsidRPr="006F403F">
        <w:rPr>
          <w:color w:val="000000"/>
          <w:sz w:val="24"/>
          <w:szCs w:val="24"/>
          <w:lang w:val="uk-UA"/>
        </w:rPr>
        <w:t xml:space="preserve"> ).</w:t>
      </w:r>
    </w:p>
    <w:p w:rsidR="00A24822" w:rsidRPr="00DC7780" w:rsidRDefault="00A24822" w:rsidP="00232FBE">
      <w:pPr>
        <w:pStyle w:val="ListParagraph"/>
        <w:ind w:left="555"/>
        <w:jc w:val="both"/>
        <w:rPr>
          <w:color w:val="000000"/>
          <w:sz w:val="24"/>
          <w:szCs w:val="24"/>
        </w:rPr>
      </w:pPr>
    </w:p>
    <w:p w:rsidR="00A24822" w:rsidRPr="00DC7780" w:rsidRDefault="00A24822" w:rsidP="00232FBE">
      <w:pPr>
        <w:jc w:val="both"/>
        <w:rPr>
          <w:b/>
          <w:bCs/>
          <w:color w:val="000000"/>
          <w:sz w:val="24"/>
          <w:szCs w:val="24"/>
          <w:lang w:val="uk-UA"/>
        </w:rPr>
      </w:pPr>
      <w:r w:rsidRPr="00DC7780">
        <w:rPr>
          <w:b/>
          <w:bCs/>
          <w:color w:val="000000"/>
          <w:sz w:val="24"/>
          <w:szCs w:val="24"/>
          <w:lang w:val="uk-UA"/>
        </w:rPr>
        <w:t xml:space="preserve">            </w:t>
      </w:r>
    </w:p>
    <w:p w:rsidR="00A24822" w:rsidRPr="00DC7780" w:rsidRDefault="00A24822" w:rsidP="00232FBE">
      <w:pPr>
        <w:jc w:val="both"/>
        <w:rPr>
          <w:sz w:val="24"/>
          <w:szCs w:val="24"/>
          <w:lang w:val="uk-UA"/>
        </w:rPr>
      </w:pPr>
    </w:p>
    <w:p w:rsidR="00A24822" w:rsidRPr="00DC7780" w:rsidRDefault="00A24822" w:rsidP="00232FBE">
      <w:pPr>
        <w:jc w:val="both"/>
        <w:rPr>
          <w:sz w:val="24"/>
          <w:szCs w:val="24"/>
          <w:lang w:val="uk-UA"/>
        </w:rPr>
      </w:pPr>
    </w:p>
    <w:p w:rsidR="00A24822" w:rsidRPr="00DC7780" w:rsidRDefault="00A24822" w:rsidP="00232FBE">
      <w:pPr>
        <w:jc w:val="both"/>
        <w:rPr>
          <w:sz w:val="24"/>
          <w:szCs w:val="24"/>
          <w:lang w:val="uk-UA"/>
        </w:rPr>
      </w:pPr>
      <w:r w:rsidRPr="00DC7780">
        <w:rPr>
          <w:sz w:val="24"/>
          <w:szCs w:val="24"/>
          <w:lang w:val="uk-UA"/>
        </w:rPr>
        <w:t>Начальник відділу бюджетних відносин</w:t>
      </w:r>
      <w:r w:rsidRPr="00DC7780">
        <w:rPr>
          <w:sz w:val="24"/>
          <w:szCs w:val="24"/>
          <w:lang w:val="uk-UA"/>
        </w:rPr>
        <w:tab/>
      </w:r>
      <w:r w:rsidRPr="00DC7780">
        <w:rPr>
          <w:sz w:val="24"/>
          <w:szCs w:val="24"/>
          <w:lang w:val="uk-UA"/>
        </w:rPr>
        <w:tab/>
      </w:r>
      <w:r w:rsidRPr="00DC7780">
        <w:rPr>
          <w:sz w:val="24"/>
          <w:szCs w:val="24"/>
          <w:lang w:val="uk-UA"/>
        </w:rPr>
        <w:tab/>
        <w:t>Наталія ТАРАНЕНКО</w:t>
      </w:r>
    </w:p>
    <w:sectPr w:rsidR="00A24822" w:rsidRPr="00DC7780" w:rsidSect="002827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0002A"/>
    <w:multiLevelType w:val="hybridMultilevel"/>
    <w:tmpl w:val="AD2ABF40"/>
    <w:lvl w:ilvl="0" w:tplc="D5246F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6C2D1C"/>
    <w:multiLevelType w:val="hybridMultilevel"/>
    <w:tmpl w:val="D5A0F600"/>
    <w:lvl w:ilvl="0" w:tplc="D7CC64F0">
      <w:numFmt w:val="bullet"/>
      <w:lvlText w:val="-"/>
      <w:lvlJc w:val="left"/>
      <w:pPr>
        <w:ind w:left="555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2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1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5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7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15" w:hanging="360"/>
      </w:pPr>
      <w:rPr>
        <w:rFonts w:ascii="Wingdings" w:hAnsi="Wingdings" w:cs="Wingdings" w:hint="default"/>
      </w:rPr>
    </w:lvl>
  </w:abstractNum>
  <w:abstractNum w:abstractNumId="2">
    <w:nsid w:val="794236D2"/>
    <w:multiLevelType w:val="hybridMultilevel"/>
    <w:tmpl w:val="1E063430"/>
    <w:lvl w:ilvl="0" w:tplc="F61C47A0">
      <w:start w:val="2"/>
      <w:numFmt w:val="bullet"/>
      <w:lvlText w:val="-"/>
      <w:lvlJc w:val="left"/>
      <w:pPr>
        <w:ind w:left="1489" w:hanging="360"/>
      </w:pPr>
      <w:rPr>
        <w:rFonts w:ascii="Arial" w:eastAsia="Times New Roman" w:hAnsi="Arial" w:hint="default"/>
        <w:color w:val="auto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22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8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5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49" w:hanging="360"/>
      </w:pPr>
      <w:rPr>
        <w:rFonts w:ascii="Wingdings" w:hAnsi="Wingdings" w:cs="Wingdings" w:hint="default"/>
      </w:rPr>
    </w:lvl>
  </w:abstractNum>
  <w:abstractNum w:abstractNumId="3">
    <w:nsid w:val="7A5A2AC4"/>
    <w:multiLevelType w:val="hybridMultilevel"/>
    <w:tmpl w:val="92067B1C"/>
    <w:lvl w:ilvl="0" w:tplc="EE3035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E60EC1"/>
    <w:multiLevelType w:val="hybridMultilevel"/>
    <w:tmpl w:val="312CBAEA"/>
    <w:lvl w:ilvl="0" w:tplc="9EF808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28A"/>
    <w:rsid w:val="000008F5"/>
    <w:rsid w:val="0000110D"/>
    <w:rsid w:val="0000122A"/>
    <w:rsid w:val="0000294D"/>
    <w:rsid w:val="00003267"/>
    <w:rsid w:val="0000328A"/>
    <w:rsid w:val="00003582"/>
    <w:rsid w:val="00003CCE"/>
    <w:rsid w:val="00003D4E"/>
    <w:rsid w:val="00004281"/>
    <w:rsid w:val="000056F8"/>
    <w:rsid w:val="00011E91"/>
    <w:rsid w:val="00012AF0"/>
    <w:rsid w:val="000148B0"/>
    <w:rsid w:val="0001769C"/>
    <w:rsid w:val="00017FCE"/>
    <w:rsid w:val="00020453"/>
    <w:rsid w:val="0002330F"/>
    <w:rsid w:val="00024F08"/>
    <w:rsid w:val="00025A97"/>
    <w:rsid w:val="00027050"/>
    <w:rsid w:val="00027835"/>
    <w:rsid w:val="0003204A"/>
    <w:rsid w:val="000403FB"/>
    <w:rsid w:val="000415DB"/>
    <w:rsid w:val="0004487E"/>
    <w:rsid w:val="00045384"/>
    <w:rsid w:val="000460E4"/>
    <w:rsid w:val="0004669E"/>
    <w:rsid w:val="0005035D"/>
    <w:rsid w:val="00053FA7"/>
    <w:rsid w:val="00055883"/>
    <w:rsid w:val="00055ACB"/>
    <w:rsid w:val="00060053"/>
    <w:rsid w:val="000629ED"/>
    <w:rsid w:val="00063101"/>
    <w:rsid w:val="00063CB9"/>
    <w:rsid w:val="00063D49"/>
    <w:rsid w:val="000660A7"/>
    <w:rsid w:val="00067616"/>
    <w:rsid w:val="0006794C"/>
    <w:rsid w:val="00070F27"/>
    <w:rsid w:val="00072BAD"/>
    <w:rsid w:val="00072C68"/>
    <w:rsid w:val="00074273"/>
    <w:rsid w:val="0007521D"/>
    <w:rsid w:val="00076FEB"/>
    <w:rsid w:val="0008065E"/>
    <w:rsid w:val="00080C79"/>
    <w:rsid w:val="000845A7"/>
    <w:rsid w:val="00084CF0"/>
    <w:rsid w:val="000862A5"/>
    <w:rsid w:val="00087900"/>
    <w:rsid w:val="00092A9D"/>
    <w:rsid w:val="00093821"/>
    <w:rsid w:val="00094320"/>
    <w:rsid w:val="00095F95"/>
    <w:rsid w:val="000A16FC"/>
    <w:rsid w:val="000A1C96"/>
    <w:rsid w:val="000A2238"/>
    <w:rsid w:val="000A23DB"/>
    <w:rsid w:val="000A29D6"/>
    <w:rsid w:val="000A337B"/>
    <w:rsid w:val="000A55D0"/>
    <w:rsid w:val="000A6D76"/>
    <w:rsid w:val="000B0084"/>
    <w:rsid w:val="000C0A46"/>
    <w:rsid w:val="000C2197"/>
    <w:rsid w:val="000C2D1D"/>
    <w:rsid w:val="000C31AF"/>
    <w:rsid w:val="000C4B09"/>
    <w:rsid w:val="000C6274"/>
    <w:rsid w:val="000C6C8F"/>
    <w:rsid w:val="000C75F2"/>
    <w:rsid w:val="000D285A"/>
    <w:rsid w:val="000D2A34"/>
    <w:rsid w:val="000D4CC3"/>
    <w:rsid w:val="000D5182"/>
    <w:rsid w:val="000D6687"/>
    <w:rsid w:val="000E0124"/>
    <w:rsid w:val="000E02BB"/>
    <w:rsid w:val="000E0A97"/>
    <w:rsid w:val="000E2B07"/>
    <w:rsid w:val="000E38BF"/>
    <w:rsid w:val="000E71F9"/>
    <w:rsid w:val="000F1B67"/>
    <w:rsid w:val="000F1E8D"/>
    <w:rsid w:val="000F4627"/>
    <w:rsid w:val="000F60DC"/>
    <w:rsid w:val="000F6F2E"/>
    <w:rsid w:val="00100B7F"/>
    <w:rsid w:val="001014E0"/>
    <w:rsid w:val="00101747"/>
    <w:rsid w:val="00110727"/>
    <w:rsid w:val="00110A65"/>
    <w:rsid w:val="00114898"/>
    <w:rsid w:val="001154D3"/>
    <w:rsid w:val="00116A23"/>
    <w:rsid w:val="00116E34"/>
    <w:rsid w:val="001225CD"/>
    <w:rsid w:val="00123D75"/>
    <w:rsid w:val="00125BE1"/>
    <w:rsid w:val="0012707B"/>
    <w:rsid w:val="00135CB8"/>
    <w:rsid w:val="00146196"/>
    <w:rsid w:val="00146DE8"/>
    <w:rsid w:val="0015643B"/>
    <w:rsid w:val="00156D59"/>
    <w:rsid w:val="00162266"/>
    <w:rsid w:val="00162691"/>
    <w:rsid w:val="00163C18"/>
    <w:rsid w:val="00165769"/>
    <w:rsid w:val="00170C5C"/>
    <w:rsid w:val="00173D77"/>
    <w:rsid w:val="00173EC6"/>
    <w:rsid w:val="0017478D"/>
    <w:rsid w:val="00180B0A"/>
    <w:rsid w:val="00181731"/>
    <w:rsid w:val="00185EA9"/>
    <w:rsid w:val="00187727"/>
    <w:rsid w:val="001900A0"/>
    <w:rsid w:val="00190DA9"/>
    <w:rsid w:val="001935F1"/>
    <w:rsid w:val="00193857"/>
    <w:rsid w:val="0019514D"/>
    <w:rsid w:val="00195E94"/>
    <w:rsid w:val="001969A0"/>
    <w:rsid w:val="001A397F"/>
    <w:rsid w:val="001A7194"/>
    <w:rsid w:val="001A7B2E"/>
    <w:rsid w:val="001B1A8C"/>
    <w:rsid w:val="001B32AB"/>
    <w:rsid w:val="001B4BA2"/>
    <w:rsid w:val="001B62AF"/>
    <w:rsid w:val="001B6CCD"/>
    <w:rsid w:val="001C0D1F"/>
    <w:rsid w:val="001C0D4F"/>
    <w:rsid w:val="001C205F"/>
    <w:rsid w:val="001C264C"/>
    <w:rsid w:val="001C3384"/>
    <w:rsid w:val="001C3792"/>
    <w:rsid w:val="001C6748"/>
    <w:rsid w:val="001C7C61"/>
    <w:rsid w:val="001D065F"/>
    <w:rsid w:val="001D36C8"/>
    <w:rsid w:val="001D3D25"/>
    <w:rsid w:val="001D418A"/>
    <w:rsid w:val="001D4662"/>
    <w:rsid w:val="001D478B"/>
    <w:rsid w:val="001D5D12"/>
    <w:rsid w:val="001D68DE"/>
    <w:rsid w:val="001D6924"/>
    <w:rsid w:val="001D6CA3"/>
    <w:rsid w:val="001D6DEA"/>
    <w:rsid w:val="001E13CF"/>
    <w:rsid w:val="001E2695"/>
    <w:rsid w:val="001E7407"/>
    <w:rsid w:val="001E7D53"/>
    <w:rsid w:val="001F0D58"/>
    <w:rsid w:val="001F5122"/>
    <w:rsid w:val="001F5902"/>
    <w:rsid w:val="001F6BFE"/>
    <w:rsid w:val="001F7BE4"/>
    <w:rsid w:val="002016A0"/>
    <w:rsid w:val="002050CD"/>
    <w:rsid w:val="002076D6"/>
    <w:rsid w:val="00211C96"/>
    <w:rsid w:val="00214B31"/>
    <w:rsid w:val="00216E74"/>
    <w:rsid w:val="002212F5"/>
    <w:rsid w:val="00221850"/>
    <w:rsid w:val="00221F7A"/>
    <w:rsid w:val="00222339"/>
    <w:rsid w:val="00223F83"/>
    <w:rsid w:val="002254D8"/>
    <w:rsid w:val="00225630"/>
    <w:rsid w:val="0023057D"/>
    <w:rsid w:val="0023128B"/>
    <w:rsid w:val="002312CE"/>
    <w:rsid w:val="00232FBE"/>
    <w:rsid w:val="00234FC7"/>
    <w:rsid w:val="00235415"/>
    <w:rsid w:val="00235688"/>
    <w:rsid w:val="0024509C"/>
    <w:rsid w:val="00247304"/>
    <w:rsid w:val="00250030"/>
    <w:rsid w:val="00251B86"/>
    <w:rsid w:val="002523E4"/>
    <w:rsid w:val="00253A37"/>
    <w:rsid w:val="00263341"/>
    <w:rsid w:val="00264D2E"/>
    <w:rsid w:val="00267CC5"/>
    <w:rsid w:val="002714B5"/>
    <w:rsid w:val="00272AD6"/>
    <w:rsid w:val="00272F40"/>
    <w:rsid w:val="002730EA"/>
    <w:rsid w:val="0027501E"/>
    <w:rsid w:val="002760B5"/>
    <w:rsid w:val="00277A2B"/>
    <w:rsid w:val="00277E76"/>
    <w:rsid w:val="00281314"/>
    <w:rsid w:val="00282189"/>
    <w:rsid w:val="002827D9"/>
    <w:rsid w:val="0029091F"/>
    <w:rsid w:val="00291EFE"/>
    <w:rsid w:val="0029502C"/>
    <w:rsid w:val="0029708F"/>
    <w:rsid w:val="002A0048"/>
    <w:rsid w:val="002A1FF3"/>
    <w:rsid w:val="002A2359"/>
    <w:rsid w:val="002A636D"/>
    <w:rsid w:val="002B389F"/>
    <w:rsid w:val="002B4C53"/>
    <w:rsid w:val="002B5E3F"/>
    <w:rsid w:val="002B6D10"/>
    <w:rsid w:val="002C0A16"/>
    <w:rsid w:val="002C2023"/>
    <w:rsid w:val="002C322B"/>
    <w:rsid w:val="002C62B5"/>
    <w:rsid w:val="002C71A2"/>
    <w:rsid w:val="002C71F3"/>
    <w:rsid w:val="002D2733"/>
    <w:rsid w:val="002D3D7B"/>
    <w:rsid w:val="002D4913"/>
    <w:rsid w:val="002E00F1"/>
    <w:rsid w:val="002E1222"/>
    <w:rsid w:val="002E1E55"/>
    <w:rsid w:val="002E2469"/>
    <w:rsid w:val="002E248E"/>
    <w:rsid w:val="002E413F"/>
    <w:rsid w:val="002E4152"/>
    <w:rsid w:val="002E440E"/>
    <w:rsid w:val="002E491D"/>
    <w:rsid w:val="002E5F90"/>
    <w:rsid w:val="002E6AE9"/>
    <w:rsid w:val="002E6EE0"/>
    <w:rsid w:val="002F037F"/>
    <w:rsid w:val="002F0A42"/>
    <w:rsid w:val="002F0ABD"/>
    <w:rsid w:val="002F0E40"/>
    <w:rsid w:val="002F5523"/>
    <w:rsid w:val="002F59D7"/>
    <w:rsid w:val="00302B77"/>
    <w:rsid w:val="003033B2"/>
    <w:rsid w:val="00306A62"/>
    <w:rsid w:val="00306B4C"/>
    <w:rsid w:val="00316BFD"/>
    <w:rsid w:val="00323BD6"/>
    <w:rsid w:val="00325E84"/>
    <w:rsid w:val="00326389"/>
    <w:rsid w:val="00327AB7"/>
    <w:rsid w:val="0033197D"/>
    <w:rsid w:val="00337472"/>
    <w:rsid w:val="0034129E"/>
    <w:rsid w:val="00342281"/>
    <w:rsid w:val="00342CCA"/>
    <w:rsid w:val="003430AC"/>
    <w:rsid w:val="00350CCA"/>
    <w:rsid w:val="00355084"/>
    <w:rsid w:val="00360918"/>
    <w:rsid w:val="00360D11"/>
    <w:rsid w:val="00363270"/>
    <w:rsid w:val="003638F6"/>
    <w:rsid w:val="00363DF2"/>
    <w:rsid w:val="00365A64"/>
    <w:rsid w:val="00367005"/>
    <w:rsid w:val="00370DF5"/>
    <w:rsid w:val="00373B6D"/>
    <w:rsid w:val="00373CA6"/>
    <w:rsid w:val="00374138"/>
    <w:rsid w:val="00374667"/>
    <w:rsid w:val="003753E4"/>
    <w:rsid w:val="00375C57"/>
    <w:rsid w:val="003779EF"/>
    <w:rsid w:val="00380706"/>
    <w:rsid w:val="00380B78"/>
    <w:rsid w:val="00380E7A"/>
    <w:rsid w:val="003820BA"/>
    <w:rsid w:val="00382567"/>
    <w:rsid w:val="0038302C"/>
    <w:rsid w:val="0038354D"/>
    <w:rsid w:val="00385918"/>
    <w:rsid w:val="003928EE"/>
    <w:rsid w:val="00393393"/>
    <w:rsid w:val="00393F1E"/>
    <w:rsid w:val="003945EB"/>
    <w:rsid w:val="00394CC3"/>
    <w:rsid w:val="00395B09"/>
    <w:rsid w:val="00395D4F"/>
    <w:rsid w:val="0039609F"/>
    <w:rsid w:val="003A06CF"/>
    <w:rsid w:val="003A0FC5"/>
    <w:rsid w:val="003A121B"/>
    <w:rsid w:val="003A2C64"/>
    <w:rsid w:val="003A69D8"/>
    <w:rsid w:val="003A6D20"/>
    <w:rsid w:val="003B0410"/>
    <w:rsid w:val="003B05C2"/>
    <w:rsid w:val="003B08C5"/>
    <w:rsid w:val="003B3594"/>
    <w:rsid w:val="003B5587"/>
    <w:rsid w:val="003B64FF"/>
    <w:rsid w:val="003B6C6A"/>
    <w:rsid w:val="003C22D1"/>
    <w:rsid w:val="003C25C4"/>
    <w:rsid w:val="003C3538"/>
    <w:rsid w:val="003C67DD"/>
    <w:rsid w:val="003D0BEB"/>
    <w:rsid w:val="003D1A1C"/>
    <w:rsid w:val="003D31FE"/>
    <w:rsid w:val="003E234B"/>
    <w:rsid w:val="003E4C3F"/>
    <w:rsid w:val="003E759D"/>
    <w:rsid w:val="003F0185"/>
    <w:rsid w:val="003F05F3"/>
    <w:rsid w:val="003F1084"/>
    <w:rsid w:val="003F3937"/>
    <w:rsid w:val="00400F45"/>
    <w:rsid w:val="00401047"/>
    <w:rsid w:val="0040241E"/>
    <w:rsid w:val="004035CF"/>
    <w:rsid w:val="004041C2"/>
    <w:rsid w:val="00406D40"/>
    <w:rsid w:val="00411D77"/>
    <w:rsid w:val="00412825"/>
    <w:rsid w:val="004132F1"/>
    <w:rsid w:val="00414DDC"/>
    <w:rsid w:val="004166F8"/>
    <w:rsid w:val="00417BF6"/>
    <w:rsid w:val="00417DFD"/>
    <w:rsid w:val="00423EE3"/>
    <w:rsid w:val="0042628D"/>
    <w:rsid w:val="0042792D"/>
    <w:rsid w:val="00430BFC"/>
    <w:rsid w:val="00431ADC"/>
    <w:rsid w:val="00433DF4"/>
    <w:rsid w:val="00435941"/>
    <w:rsid w:val="004375F4"/>
    <w:rsid w:val="0044057B"/>
    <w:rsid w:val="0044059B"/>
    <w:rsid w:val="00441F6F"/>
    <w:rsid w:val="004421A0"/>
    <w:rsid w:val="004426C6"/>
    <w:rsid w:val="004429FC"/>
    <w:rsid w:val="00444177"/>
    <w:rsid w:val="00445B94"/>
    <w:rsid w:val="00450107"/>
    <w:rsid w:val="0045059E"/>
    <w:rsid w:val="004522CC"/>
    <w:rsid w:val="00452AE9"/>
    <w:rsid w:val="0045518E"/>
    <w:rsid w:val="004551AE"/>
    <w:rsid w:val="0045530B"/>
    <w:rsid w:val="0045557F"/>
    <w:rsid w:val="00455C12"/>
    <w:rsid w:val="0045627C"/>
    <w:rsid w:val="00460957"/>
    <w:rsid w:val="00460D79"/>
    <w:rsid w:val="00461520"/>
    <w:rsid w:val="00461B1F"/>
    <w:rsid w:val="00461C35"/>
    <w:rsid w:val="00463C2A"/>
    <w:rsid w:val="004641BF"/>
    <w:rsid w:val="00464D9A"/>
    <w:rsid w:val="00465400"/>
    <w:rsid w:val="004662B2"/>
    <w:rsid w:val="00466966"/>
    <w:rsid w:val="0047157A"/>
    <w:rsid w:val="00472645"/>
    <w:rsid w:val="0047300D"/>
    <w:rsid w:val="004742ED"/>
    <w:rsid w:val="004746E3"/>
    <w:rsid w:val="004759ED"/>
    <w:rsid w:val="00475DC0"/>
    <w:rsid w:val="004762FB"/>
    <w:rsid w:val="004803FC"/>
    <w:rsid w:val="00482721"/>
    <w:rsid w:val="0048524B"/>
    <w:rsid w:val="0049012E"/>
    <w:rsid w:val="00491C8B"/>
    <w:rsid w:val="00496957"/>
    <w:rsid w:val="0049752D"/>
    <w:rsid w:val="00497D26"/>
    <w:rsid w:val="00497E65"/>
    <w:rsid w:val="00497EC3"/>
    <w:rsid w:val="004A072F"/>
    <w:rsid w:val="004A416C"/>
    <w:rsid w:val="004A57E8"/>
    <w:rsid w:val="004A6EEC"/>
    <w:rsid w:val="004B6332"/>
    <w:rsid w:val="004C22A3"/>
    <w:rsid w:val="004C232E"/>
    <w:rsid w:val="004C4D5C"/>
    <w:rsid w:val="004C6087"/>
    <w:rsid w:val="004C640B"/>
    <w:rsid w:val="004C7125"/>
    <w:rsid w:val="004C7B7C"/>
    <w:rsid w:val="004D0234"/>
    <w:rsid w:val="004D08CB"/>
    <w:rsid w:val="004D4FB3"/>
    <w:rsid w:val="004D61FE"/>
    <w:rsid w:val="004D6369"/>
    <w:rsid w:val="004D64C7"/>
    <w:rsid w:val="004D7A0F"/>
    <w:rsid w:val="004E0BF4"/>
    <w:rsid w:val="004E3980"/>
    <w:rsid w:val="004E57B5"/>
    <w:rsid w:val="004F21C9"/>
    <w:rsid w:val="004F5614"/>
    <w:rsid w:val="004F6895"/>
    <w:rsid w:val="004F6E2B"/>
    <w:rsid w:val="00502CE4"/>
    <w:rsid w:val="00503808"/>
    <w:rsid w:val="0050440B"/>
    <w:rsid w:val="00506DCB"/>
    <w:rsid w:val="00513BAA"/>
    <w:rsid w:val="0051541B"/>
    <w:rsid w:val="005237BD"/>
    <w:rsid w:val="00524C97"/>
    <w:rsid w:val="00525648"/>
    <w:rsid w:val="005264BC"/>
    <w:rsid w:val="00530413"/>
    <w:rsid w:val="00531EE5"/>
    <w:rsid w:val="005344F9"/>
    <w:rsid w:val="005347AB"/>
    <w:rsid w:val="00535D47"/>
    <w:rsid w:val="00535F62"/>
    <w:rsid w:val="00536518"/>
    <w:rsid w:val="00536D2E"/>
    <w:rsid w:val="00543FD0"/>
    <w:rsid w:val="005442E4"/>
    <w:rsid w:val="00544568"/>
    <w:rsid w:val="00544B2C"/>
    <w:rsid w:val="00546AF9"/>
    <w:rsid w:val="00547819"/>
    <w:rsid w:val="00553FC8"/>
    <w:rsid w:val="00557DE8"/>
    <w:rsid w:val="005601BA"/>
    <w:rsid w:val="00560F93"/>
    <w:rsid w:val="00562EE2"/>
    <w:rsid w:val="0056464D"/>
    <w:rsid w:val="00565D3E"/>
    <w:rsid w:val="00567F50"/>
    <w:rsid w:val="005716E7"/>
    <w:rsid w:val="005721CE"/>
    <w:rsid w:val="005757DE"/>
    <w:rsid w:val="005805C6"/>
    <w:rsid w:val="005825C9"/>
    <w:rsid w:val="00584392"/>
    <w:rsid w:val="00585445"/>
    <w:rsid w:val="0059049E"/>
    <w:rsid w:val="005924FE"/>
    <w:rsid w:val="005969CF"/>
    <w:rsid w:val="005A0DF0"/>
    <w:rsid w:val="005A0E1A"/>
    <w:rsid w:val="005A35CC"/>
    <w:rsid w:val="005B2CBC"/>
    <w:rsid w:val="005B2D30"/>
    <w:rsid w:val="005B4A4F"/>
    <w:rsid w:val="005B7688"/>
    <w:rsid w:val="005B7A90"/>
    <w:rsid w:val="005C17A0"/>
    <w:rsid w:val="005C21EA"/>
    <w:rsid w:val="005C25D9"/>
    <w:rsid w:val="005C4093"/>
    <w:rsid w:val="005C5C2A"/>
    <w:rsid w:val="005D0897"/>
    <w:rsid w:val="005D0C8C"/>
    <w:rsid w:val="005D1E17"/>
    <w:rsid w:val="005D24E5"/>
    <w:rsid w:val="005D42E0"/>
    <w:rsid w:val="005D47D9"/>
    <w:rsid w:val="005D511B"/>
    <w:rsid w:val="005D59BD"/>
    <w:rsid w:val="005D5C18"/>
    <w:rsid w:val="005D6983"/>
    <w:rsid w:val="005E0F0B"/>
    <w:rsid w:val="005E24E9"/>
    <w:rsid w:val="005E2D66"/>
    <w:rsid w:val="005E33FB"/>
    <w:rsid w:val="005E3946"/>
    <w:rsid w:val="005E41EF"/>
    <w:rsid w:val="005E4279"/>
    <w:rsid w:val="005E44B9"/>
    <w:rsid w:val="005E4C6B"/>
    <w:rsid w:val="005E6477"/>
    <w:rsid w:val="005F034D"/>
    <w:rsid w:val="005F1050"/>
    <w:rsid w:val="005F569E"/>
    <w:rsid w:val="005F594B"/>
    <w:rsid w:val="005F6B3B"/>
    <w:rsid w:val="0060012C"/>
    <w:rsid w:val="00600D42"/>
    <w:rsid w:val="00600EED"/>
    <w:rsid w:val="006014D6"/>
    <w:rsid w:val="006030F4"/>
    <w:rsid w:val="00610A24"/>
    <w:rsid w:val="00612BCF"/>
    <w:rsid w:val="00613D8A"/>
    <w:rsid w:val="0061567F"/>
    <w:rsid w:val="0062160A"/>
    <w:rsid w:val="00621F3B"/>
    <w:rsid w:val="00622230"/>
    <w:rsid w:val="00624369"/>
    <w:rsid w:val="00627867"/>
    <w:rsid w:val="00632536"/>
    <w:rsid w:val="006325CD"/>
    <w:rsid w:val="00633611"/>
    <w:rsid w:val="00633A9B"/>
    <w:rsid w:val="00633E91"/>
    <w:rsid w:val="00636057"/>
    <w:rsid w:val="00637D43"/>
    <w:rsid w:val="00640B6B"/>
    <w:rsid w:val="0064129F"/>
    <w:rsid w:val="0064169A"/>
    <w:rsid w:val="00642A7E"/>
    <w:rsid w:val="00643E0F"/>
    <w:rsid w:val="0064468E"/>
    <w:rsid w:val="00644D32"/>
    <w:rsid w:val="00645386"/>
    <w:rsid w:val="0064598D"/>
    <w:rsid w:val="00647178"/>
    <w:rsid w:val="00647387"/>
    <w:rsid w:val="00647516"/>
    <w:rsid w:val="00647ABF"/>
    <w:rsid w:val="0065113D"/>
    <w:rsid w:val="006527ED"/>
    <w:rsid w:val="00653034"/>
    <w:rsid w:val="00653CEC"/>
    <w:rsid w:val="00657E49"/>
    <w:rsid w:val="006643AA"/>
    <w:rsid w:val="00664D38"/>
    <w:rsid w:val="00665084"/>
    <w:rsid w:val="006676B6"/>
    <w:rsid w:val="00670E99"/>
    <w:rsid w:val="0067146F"/>
    <w:rsid w:val="006721B5"/>
    <w:rsid w:val="0067326A"/>
    <w:rsid w:val="00675364"/>
    <w:rsid w:val="0067592D"/>
    <w:rsid w:val="00676250"/>
    <w:rsid w:val="0067751A"/>
    <w:rsid w:val="0067798A"/>
    <w:rsid w:val="00681B5F"/>
    <w:rsid w:val="00687930"/>
    <w:rsid w:val="00687F46"/>
    <w:rsid w:val="006926EA"/>
    <w:rsid w:val="00693472"/>
    <w:rsid w:val="006968F1"/>
    <w:rsid w:val="006A123A"/>
    <w:rsid w:val="006A257F"/>
    <w:rsid w:val="006A32E5"/>
    <w:rsid w:val="006A47B2"/>
    <w:rsid w:val="006A6F88"/>
    <w:rsid w:val="006A754D"/>
    <w:rsid w:val="006B02BC"/>
    <w:rsid w:val="006B632D"/>
    <w:rsid w:val="006C03A6"/>
    <w:rsid w:val="006C1761"/>
    <w:rsid w:val="006C1C15"/>
    <w:rsid w:val="006C4802"/>
    <w:rsid w:val="006C4AD3"/>
    <w:rsid w:val="006C51CB"/>
    <w:rsid w:val="006C636E"/>
    <w:rsid w:val="006C6A50"/>
    <w:rsid w:val="006C6ADA"/>
    <w:rsid w:val="006D08BC"/>
    <w:rsid w:val="006D1C1F"/>
    <w:rsid w:val="006D2CE8"/>
    <w:rsid w:val="006D5598"/>
    <w:rsid w:val="006D6360"/>
    <w:rsid w:val="006D6E4E"/>
    <w:rsid w:val="006E11F3"/>
    <w:rsid w:val="006E14A7"/>
    <w:rsid w:val="006E4C2D"/>
    <w:rsid w:val="006E521C"/>
    <w:rsid w:val="006E554B"/>
    <w:rsid w:val="006E58FA"/>
    <w:rsid w:val="006E6BF3"/>
    <w:rsid w:val="006E6F94"/>
    <w:rsid w:val="006F0258"/>
    <w:rsid w:val="006F07F3"/>
    <w:rsid w:val="006F1A87"/>
    <w:rsid w:val="006F1AD9"/>
    <w:rsid w:val="006F403F"/>
    <w:rsid w:val="006F4E1B"/>
    <w:rsid w:val="006F666C"/>
    <w:rsid w:val="006F6884"/>
    <w:rsid w:val="006F7FA1"/>
    <w:rsid w:val="00701BA2"/>
    <w:rsid w:val="00703C82"/>
    <w:rsid w:val="007104BC"/>
    <w:rsid w:val="00710659"/>
    <w:rsid w:val="007132A3"/>
    <w:rsid w:val="0071718F"/>
    <w:rsid w:val="007177BA"/>
    <w:rsid w:val="00717830"/>
    <w:rsid w:val="00731E84"/>
    <w:rsid w:val="00733624"/>
    <w:rsid w:val="00734189"/>
    <w:rsid w:val="00734B6E"/>
    <w:rsid w:val="00734D67"/>
    <w:rsid w:val="007354D0"/>
    <w:rsid w:val="00736D86"/>
    <w:rsid w:val="007373DC"/>
    <w:rsid w:val="00737F74"/>
    <w:rsid w:val="007432DC"/>
    <w:rsid w:val="00745BFF"/>
    <w:rsid w:val="007516FF"/>
    <w:rsid w:val="00751D40"/>
    <w:rsid w:val="007534E7"/>
    <w:rsid w:val="00755006"/>
    <w:rsid w:val="00755721"/>
    <w:rsid w:val="00756024"/>
    <w:rsid w:val="00760A07"/>
    <w:rsid w:val="0076186F"/>
    <w:rsid w:val="007641B9"/>
    <w:rsid w:val="00764D37"/>
    <w:rsid w:val="00766C83"/>
    <w:rsid w:val="0076767F"/>
    <w:rsid w:val="00771068"/>
    <w:rsid w:val="00772A5E"/>
    <w:rsid w:val="007760E3"/>
    <w:rsid w:val="007800C6"/>
    <w:rsid w:val="00780F33"/>
    <w:rsid w:val="00785728"/>
    <w:rsid w:val="00786D6D"/>
    <w:rsid w:val="00792FAC"/>
    <w:rsid w:val="00793CBC"/>
    <w:rsid w:val="00795EDF"/>
    <w:rsid w:val="007963FE"/>
    <w:rsid w:val="00797105"/>
    <w:rsid w:val="00797541"/>
    <w:rsid w:val="007A03F4"/>
    <w:rsid w:val="007A0946"/>
    <w:rsid w:val="007A2A4E"/>
    <w:rsid w:val="007A41B0"/>
    <w:rsid w:val="007A43AA"/>
    <w:rsid w:val="007A50CD"/>
    <w:rsid w:val="007A67C8"/>
    <w:rsid w:val="007A6F1E"/>
    <w:rsid w:val="007A774E"/>
    <w:rsid w:val="007A7CAE"/>
    <w:rsid w:val="007A7D10"/>
    <w:rsid w:val="007B06F1"/>
    <w:rsid w:val="007B1227"/>
    <w:rsid w:val="007B1E75"/>
    <w:rsid w:val="007B4478"/>
    <w:rsid w:val="007B4585"/>
    <w:rsid w:val="007B5C3A"/>
    <w:rsid w:val="007B66D1"/>
    <w:rsid w:val="007C1BFC"/>
    <w:rsid w:val="007C2C0A"/>
    <w:rsid w:val="007C3C90"/>
    <w:rsid w:val="007C4050"/>
    <w:rsid w:val="007D01AF"/>
    <w:rsid w:val="007D17B4"/>
    <w:rsid w:val="007D231D"/>
    <w:rsid w:val="007D6879"/>
    <w:rsid w:val="007D7F27"/>
    <w:rsid w:val="007E07BC"/>
    <w:rsid w:val="007E0F49"/>
    <w:rsid w:val="007E18B4"/>
    <w:rsid w:val="007E1B0B"/>
    <w:rsid w:val="007E2BF0"/>
    <w:rsid w:val="007E45D8"/>
    <w:rsid w:val="007E47E1"/>
    <w:rsid w:val="007E61FC"/>
    <w:rsid w:val="007E698F"/>
    <w:rsid w:val="007F59DC"/>
    <w:rsid w:val="007F5F50"/>
    <w:rsid w:val="007F6B8A"/>
    <w:rsid w:val="00800A24"/>
    <w:rsid w:val="00800C76"/>
    <w:rsid w:val="00803DD8"/>
    <w:rsid w:val="008064A3"/>
    <w:rsid w:val="0081016B"/>
    <w:rsid w:val="008109A1"/>
    <w:rsid w:val="00810D4A"/>
    <w:rsid w:val="00812832"/>
    <w:rsid w:val="008134BD"/>
    <w:rsid w:val="00814A5E"/>
    <w:rsid w:val="0081635A"/>
    <w:rsid w:val="00820133"/>
    <w:rsid w:val="008202EE"/>
    <w:rsid w:val="00820397"/>
    <w:rsid w:val="00821054"/>
    <w:rsid w:val="00821CA0"/>
    <w:rsid w:val="00824C87"/>
    <w:rsid w:val="00825086"/>
    <w:rsid w:val="00827088"/>
    <w:rsid w:val="0082751E"/>
    <w:rsid w:val="008300A6"/>
    <w:rsid w:val="008303AB"/>
    <w:rsid w:val="0083239F"/>
    <w:rsid w:val="00832CCD"/>
    <w:rsid w:val="00833A1B"/>
    <w:rsid w:val="00834A09"/>
    <w:rsid w:val="0083667A"/>
    <w:rsid w:val="00836C7D"/>
    <w:rsid w:val="00840405"/>
    <w:rsid w:val="0084288D"/>
    <w:rsid w:val="00843776"/>
    <w:rsid w:val="00843BEF"/>
    <w:rsid w:val="008449DE"/>
    <w:rsid w:val="00850E5C"/>
    <w:rsid w:val="0085231E"/>
    <w:rsid w:val="008546EA"/>
    <w:rsid w:val="00854BC4"/>
    <w:rsid w:val="00855BFD"/>
    <w:rsid w:val="00855FD5"/>
    <w:rsid w:val="00856D85"/>
    <w:rsid w:val="00864C3C"/>
    <w:rsid w:val="00865915"/>
    <w:rsid w:val="00865AD6"/>
    <w:rsid w:val="00866318"/>
    <w:rsid w:val="008704F1"/>
    <w:rsid w:val="00873BB1"/>
    <w:rsid w:val="0087401A"/>
    <w:rsid w:val="00874D97"/>
    <w:rsid w:val="00874E8C"/>
    <w:rsid w:val="00876C3D"/>
    <w:rsid w:val="00880A1D"/>
    <w:rsid w:val="0088164D"/>
    <w:rsid w:val="00882794"/>
    <w:rsid w:val="00884FE0"/>
    <w:rsid w:val="00885D79"/>
    <w:rsid w:val="00891E0B"/>
    <w:rsid w:val="0089351A"/>
    <w:rsid w:val="00893D6B"/>
    <w:rsid w:val="008945B6"/>
    <w:rsid w:val="00895EFD"/>
    <w:rsid w:val="008A210A"/>
    <w:rsid w:val="008A2DC1"/>
    <w:rsid w:val="008B0B3C"/>
    <w:rsid w:val="008B5E6C"/>
    <w:rsid w:val="008B6E3C"/>
    <w:rsid w:val="008B7EDE"/>
    <w:rsid w:val="008C07FF"/>
    <w:rsid w:val="008C2404"/>
    <w:rsid w:val="008C3979"/>
    <w:rsid w:val="008D0C8A"/>
    <w:rsid w:val="008D2D2C"/>
    <w:rsid w:val="008D4F17"/>
    <w:rsid w:val="008D57A0"/>
    <w:rsid w:val="008D680D"/>
    <w:rsid w:val="008D7D19"/>
    <w:rsid w:val="008E0513"/>
    <w:rsid w:val="008E0F31"/>
    <w:rsid w:val="008E225A"/>
    <w:rsid w:val="008E3BB9"/>
    <w:rsid w:val="008E66C2"/>
    <w:rsid w:val="008F12F6"/>
    <w:rsid w:val="008F134B"/>
    <w:rsid w:val="008F14C9"/>
    <w:rsid w:val="008F2735"/>
    <w:rsid w:val="00902872"/>
    <w:rsid w:val="00904D94"/>
    <w:rsid w:val="00904EA2"/>
    <w:rsid w:val="00905D28"/>
    <w:rsid w:val="00905EE6"/>
    <w:rsid w:val="00906311"/>
    <w:rsid w:val="0090745E"/>
    <w:rsid w:val="00913221"/>
    <w:rsid w:val="00914BED"/>
    <w:rsid w:val="00915594"/>
    <w:rsid w:val="00915755"/>
    <w:rsid w:val="009166EB"/>
    <w:rsid w:val="00916F3F"/>
    <w:rsid w:val="009213F4"/>
    <w:rsid w:val="00927482"/>
    <w:rsid w:val="00927699"/>
    <w:rsid w:val="00927C60"/>
    <w:rsid w:val="00931EB8"/>
    <w:rsid w:val="009333A0"/>
    <w:rsid w:val="009339F0"/>
    <w:rsid w:val="00936361"/>
    <w:rsid w:val="00940B9F"/>
    <w:rsid w:val="00942906"/>
    <w:rsid w:val="0094551C"/>
    <w:rsid w:val="00947DF9"/>
    <w:rsid w:val="009503DA"/>
    <w:rsid w:val="00952BC5"/>
    <w:rsid w:val="00954C0D"/>
    <w:rsid w:val="00954CD8"/>
    <w:rsid w:val="00957E3B"/>
    <w:rsid w:val="009605C2"/>
    <w:rsid w:val="00962915"/>
    <w:rsid w:val="009637A4"/>
    <w:rsid w:val="00963831"/>
    <w:rsid w:val="00963EE4"/>
    <w:rsid w:val="00964753"/>
    <w:rsid w:val="00966801"/>
    <w:rsid w:val="00967795"/>
    <w:rsid w:val="009679DB"/>
    <w:rsid w:val="00967CB7"/>
    <w:rsid w:val="0097160D"/>
    <w:rsid w:val="0097520A"/>
    <w:rsid w:val="009756BD"/>
    <w:rsid w:val="00975DE4"/>
    <w:rsid w:val="0098044A"/>
    <w:rsid w:val="00981A53"/>
    <w:rsid w:val="00981D8C"/>
    <w:rsid w:val="009842AD"/>
    <w:rsid w:val="0098664D"/>
    <w:rsid w:val="00992443"/>
    <w:rsid w:val="00992982"/>
    <w:rsid w:val="00996F68"/>
    <w:rsid w:val="009A0BC2"/>
    <w:rsid w:val="009A3046"/>
    <w:rsid w:val="009A31FA"/>
    <w:rsid w:val="009A619A"/>
    <w:rsid w:val="009B11C8"/>
    <w:rsid w:val="009B16BC"/>
    <w:rsid w:val="009B1F69"/>
    <w:rsid w:val="009B36CC"/>
    <w:rsid w:val="009B58F2"/>
    <w:rsid w:val="009C0165"/>
    <w:rsid w:val="009C02BD"/>
    <w:rsid w:val="009C048A"/>
    <w:rsid w:val="009C522E"/>
    <w:rsid w:val="009C57EF"/>
    <w:rsid w:val="009C750E"/>
    <w:rsid w:val="009C7834"/>
    <w:rsid w:val="009C7D4D"/>
    <w:rsid w:val="009D20C0"/>
    <w:rsid w:val="009D2FAF"/>
    <w:rsid w:val="009D5886"/>
    <w:rsid w:val="009D5FB2"/>
    <w:rsid w:val="009E1797"/>
    <w:rsid w:val="009E3006"/>
    <w:rsid w:val="009E37AA"/>
    <w:rsid w:val="009E3F58"/>
    <w:rsid w:val="009E516D"/>
    <w:rsid w:val="009F30A8"/>
    <w:rsid w:val="009F3BD3"/>
    <w:rsid w:val="009F4593"/>
    <w:rsid w:val="00A001EB"/>
    <w:rsid w:val="00A026AA"/>
    <w:rsid w:val="00A035B2"/>
    <w:rsid w:val="00A051A8"/>
    <w:rsid w:val="00A11C79"/>
    <w:rsid w:val="00A124B5"/>
    <w:rsid w:val="00A141DD"/>
    <w:rsid w:val="00A156A2"/>
    <w:rsid w:val="00A20EEE"/>
    <w:rsid w:val="00A24822"/>
    <w:rsid w:val="00A24E81"/>
    <w:rsid w:val="00A26C84"/>
    <w:rsid w:val="00A3138E"/>
    <w:rsid w:val="00A33848"/>
    <w:rsid w:val="00A3670D"/>
    <w:rsid w:val="00A3790B"/>
    <w:rsid w:val="00A40632"/>
    <w:rsid w:val="00A40882"/>
    <w:rsid w:val="00A4177D"/>
    <w:rsid w:val="00A443D9"/>
    <w:rsid w:val="00A46BF7"/>
    <w:rsid w:val="00A473DB"/>
    <w:rsid w:val="00A50CFE"/>
    <w:rsid w:val="00A528D3"/>
    <w:rsid w:val="00A53962"/>
    <w:rsid w:val="00A61380"/>
    <w:rsid w:val="00A63159"/>
    <w:rsid w:val="00A65083"/>
    <w:rsid w:val="00A67384"/>
    <w:rsid w:val="00A71965"/>
    <w:rsid w:val="00A72809"/>
    <w:rsid w:val="00A73A9D"/>
    <w:rsid w:val="00A768EA"/>
    <w:rsid w:val="00A802B1"/>
    <w:rsid w:val="00A81660"/>
    <w:rsid w:val="00A835AC"/>
    <w:rsid w:val="00A92610"/>
    <w:rsid w:val="00A92FD4"/>
    <w:rsid w:val="00AA1075"/>
    <w:rsid w:val="00AA2338"/>
    <w:rsid w:val="00AB1383"/>
    <w:rsid w:val="00AB1966"/>
    <w:rsid w:val="00AB3EF6"/>
    <w:rsid w:val="00AB4425"/>
    <w:rsid w:val="00AB4DED"/>
    <w:rsid w:val="00AB4EB8"/>
    <w:rsid w:val="00AB6CE1"/>
    <w:rsid w:val="00AC09FC"/>
    <w:rsid w:val="00AC2942"/>
    <w:rsid w:val="00AC51B4"/>
    <w:rsid w:val="00AC5C06"/>
    <w:rsid w:val="00AC674A"/>
    <w:rsid w:val="00AD1CBD"/>
    <w:rsid w:val="00AD35F2"/>
    <w:rsid w:val="00AD3A22"/>
    <w:rsid w:val="00AD4753"/>
    <w:rsid w:val="00AE1548"/>
    <w:rsid w:val="00AE193C"/>
    <w:rsid w:val="00AE275F"/>
    <w:rsid w:val="00AE3757"/>
    <w:rsid w:val="00AE3C3E"/>
    <w:rsid w:val="00AE58D2"/>
    <w:rsid w:val="00AE5ED4"/>
    <w:rsid w:val="00AF76BD"/>
    <w:rsid w:val="00AF7A94"/>
    <w:rsid w:val="00AF7EAA"/>
    <w:rsid w:val="00B02EF4"/>
    <w:rsid w:val="00B03D72"/>
    <w:rsid w:val="00B0635D"/>
    <w:rsid w:val="00B155D7"/>
    <w:rsid w:val="00B1653E"/>
    <w:rsid w:val="00B233D8"/>
    <w:rsid w:val="00B30916"/>
    <w:rsid w:val="00B319D0"/>
    <w:rsid w:val="00B358F1"/>
    <w:rsid w:val="00B361EF"/>
    <w:rsid w:val="00B36C07"/>
    <w:rsid w:val="00B4070C"/>
    <w:rsid w:val="00B41B59"/>
    <w:rsid w:val="00B43733"/>
    <w:rsid w:val="00B44443"/>
    <w:rsid w:val="00B453FB"/>
    <w:rsid w:val="00B46D7C"/>
    <w:rsid w:val="00B50FB2"/>
    <w:rsid w:val="00B51145"/>
    <w:rsid w:val="00B5128A"/>
    <w:rsid w:val="00B526BE"/>
    <w:rsid w:val="00B53E41"/>
    <w:rsid w:val="00B5707E"/>
    <w:rsid w:val="00B5782B"/>
    <w:rsid w:val="00B6158C"/>
    <w:rsid w:val="00B626FF"/>
    <w:rsid w:val="00B6508D"/>
    <w:rsid w:val="00B65967"/>
    <w:rsid w:val="00B67B93"/>
    <w:rsid w:val="00B716F6"/>
    <w:rsid w:val="00B728BB"/>
    <w:rsid w:val="00B73CD3"/>
    <w:rsid w:val="00B742EE"/>
    <w:rsid w:val="00B74F7B"/>
    <w:rsid w:val="00B75017"/>
    <w:rsid w:val="00B800E7"/>
    <w:rsid w:val="00B81DFB"/>
    <w:rsid w:val="00B83611"/>
    <w:rsid w:val="00B9058C"/>
    <w:rsid w:val="00B905B4"/>
    <w:rsid w:val="00B948B6"/>
    <w:rsid w:val="00BA1275"/>
    <w:rsid w:val="00BA3A69"/>
    <w:rsid w:val="00BA6209"/>
    <w:rsid w:val="00BA63B0"/>
    <w:rsid w:val="00BA6770"/>
    <w:rsid w:val="00BB116C"/>
    <w:rsid w:val="00BB14C8"/>
    <w:rsid w:val="00BB40BB"/>
    <w:rsid w:val="00BB54D0"/>
    <w:rsid w:val="00BB74BC"/>
    <w:rsid w:val="00BC2E64"/>
    <w:rsid w:val="00BC4EA1"/>
    <w:rsid w:val="00BC6080"/>
    <w:rsid w:val="00BC7027"/>
    <w:rsid w:val="00BC77A8"/>
    <w:rsid w:val="00BD254D"/>
    <w:rsid w:val="00BD38E9"/>
    <w:rsid w:val="00BD50EC"/>
    <w:rsid w:val="00BD700D"/>
    <w:rsid w:val="00BE033A"/>
    <w:rsid w:val="00BE1115"/>
    <w:rsid w:val="00BE2637"/>
    <w:rsid w:val="00BE5FAD"/>
    <w:rsid w:val="00BF1E64"/>
    <w:rsid w:val="00BF377E"/>
    <w:rsid w:val="00BF7026"/>
    <w:rsid w:val="00C02FA4"/>
    <w:rsid w:val="00C04AB9"/>
    <w:rsid w:val="00C04BAB"/>
    <w:rsid w:val="00C04D97"/>
    <w:rsid w:val="00C050C1"/>
    <w:rsid w:val="00C06770"/>
    <w:rsid w:val="00C11726"/>
    <w:rsid w:val="00C1324C"/>
    <w:rsid w:val="00C17C30"/>
    <w:rsid w:val="00C200B8"/>
    <w:rsid w:val="00C204A8"/>
    <w:rsid w:val="00C20D54"/>
    <w:rsid w:val="00C21B46"/>
    <w:rsid w:val="00C21E8B"/>
    <w:rsid w:val="00C30318"/>
    <w:rsid w:val="00C30A84"/>
    <w:rsid w:val="00C32711"/>
    <w:rsid w:val="00C35F58"/>
    <w:rsid w:val="00C37CCE"/>
    <w:rsid w:val="00C4008E"/>
    <w:rsid w:val="00C421B4"/>
    <w:rsid w:val="00C42DB2"/>
    <w:rsid w:val="00C4504D"/>
    <w:rsid w:val="00C46F81"/>
    <w:rsid w:val="00C471BC"/>
    <w:rsid w:val="00C50CFC"/>
    <w:rsid w:val="00C5417C"/>
    <w:rsid w:val="00C566BC"/>
    <w:rsid w:val="00C57D88"/>
    <w:rsid w:val="00C60772"/>
    <w:rsid w:val="00C61479"/>
    <w:rsid w:val="00C66333"/>
    <w:rsid w:val="00C67B22"/>
    <w:rsid w:val="00C70A29"/>
    <w:rsid w:val="00C70B0F"/>
    <w:rsid w:val="00C71788"/>
    <w:rsid w:val="00C71F2B"/>
    <w:rsid w:val="00C73CA1"/>
    <w:rsid w:val="00C74656"/>
    <w:rsid w:val="00C77220"/>
    <w:rsid w:val="00C80890"/>
    <w:rsid w:val="00C814DE"/>
    <w:rsid w:val="00C834D8"/>
    <w:rsid w:val="00C83889"/>
    <w:rsid w:val="00C838C5"/>
    <w:rsid w:val="00C8456F"/>
    <w:rsid w:val="00C85506"/>
    <w:rsid w:val="00C8643C"/>
    <w:rsid w:val="00C86477"/>
    <w:rsid w:val="00C9048B"/>
    <w:rsid w:val="00C90F2A"/>
    <w:rsid w:val="00C92264"/>
    <w:rsid w:val="00C925DA"/>
    <w:rsid w:val="00C92FF6"/>
    <w:rsid w:val="00C95147"/>
    <w:rsid w:val="00C956A2"/>
    <w:rsid w:val="00CA073A"/>
    <w:rsid w:val="00CA1A64"/>
    <w:rsid w:val="00CA34E9"/>
    <w:rsid w:val="00CA40E8"/>
    <w:rsid w:val="00CA4C24"/>
    <w:rsid w:val="00CB1AC7"/>
    <w:rsid w:val="00CB1FB5"/>
    <w:rsid w:val="00CB351F"/>
    <w:rsid w:val="00CB708F"/>
    <w:rsid w:val="00CB7449"/>
    <w:rsid w:val="00CC2E05"/>
    <w:rsid w:val="00CC381B"/>
    <w:rsid w:val="00CC4F39"/>
    <w:rsid w:val="00CC6737"/>
    <w:rsid w:val="00CD0932"/>
    <w:rsid w:val="00CD502F"/>
    <w:rsid w:val="00CD7054"/>
    <w:rsid w:val="00CD7857"/>
    <w:rsid w:val="00CE0D75"/>
    <w:rsid w:val="00CE1BBC"/>
    <w:rsid w:val="00CE24E5"/>
    <w:rsid w:val="00CE3F59"/>
    <w:rsid w:val="00CE4126"/>
    <w:rsid w:val="00CE5565"/>
    <w:rsid w:val="00CE70D1"/>
    <w:rsid w:val="00CE7C1D"/>
    <w:rsid w:val="00CF0289"/>
    <w:rsid w:val="00CF0832"/>
    <w:rsid w:val="00CF17D7"/>
    <w:rsid w:val="00CF180B"/>
    <w:rsid w:val="00CF2342"/>
    <w:rsid w:val="00CF3D14"/>
    <w:rsid w:val="00CF5F27"/>
    <w:rsid w:val="00CF665F"/>
    <w:rsid w:val="00D01223"/>
    <w:rsid w:val="00D025EE"/>
    <w:rsid w:val="00D02F33"/>
    <w:rsid w:val="00D070AF"/>
    <w:rsid w:val="00D108A5"/>
    <w:rsid w:val="00D117EF"/>
    <w:rsid w:val="00D127D7"/>
    <w:rsid w:val="00D13192"/>
    <w:rsid w:val="00D15837"/>
    <w:rsid w:val="00D17F7E"/>
    <w:rsid w:val="00D20B14"/>
    <w:rsid w:val="00D21519"/>
    <w:rsid w:val="00D21CBE"/>
    <w:rsid w:val="00D2359C"/>
    <w:rsid w:val="00D24287"/>
    <w:rsid w:val="00D258D9"/>
    <w:rsid w:val="00D260A0"/>
    <w:rsid w:val="00D26465"/>
    <w:rsid w:val="00D26CA2"/>
    <w:rsid w:val="00D27081"/>
    <w:rsid w:val="00D274DC"/>
    <w:rsid w:val="00D3108A"/>
    <w:rsid w:val="00D358EE"/>
    <w:rsid w:val="00D403F6"/>
    <w:rsid w:val="00D41A40"/>
    <w:rsid w:val="00D44536"/>
    <w:rsid w:val="00D50AE3"/>
    <w:rsid w:val="00D522F4"/>
    <w:rsid w:val="00D533C0"/>
    <w:rsid w:val="00D566BF"/>
    <w:rsid w:val="00D56A3C"/>
    <w:rsid w:val="00D57388"/>
    <w:rsid w:val="00D61DA8"/>
    <w:rsid w:val="00D6306D"/>
    <w:rsid w:val="00D63962"/>
    <w:rsid w:val="00D64398"/>
    <w:rsid w:val="00D66E5F"/>
    <w:rsid w:val="00D6763C"/>
    <w:rsid w:val="00D70B96"/>
    <w:rsid w:val="00D733E0"/>
    <w:rsid w:val="00D74612"/>
    <w:rsid w:val="00D7683B"/>
    <w:rsid w:val="00D77421"/>
    <w:rsid w:val="00D80D05"/>
    <w:rsid w:val="00D81866"/>
    <w:rsid w:val="00D82BDD"/>
    <w:rsid w:val="00D833D3"/>
    <w:rsid w:val="00D840BB"/>
    <w:rsid w:val="00D855C6"/>
    <w:rsid w:val="00D85A40"/>
    <w:rsid w:val="00D871A4"/>
    <w:rsid w:val="00D96AAC"/>
    <w:rsid w:val="00D96DC5"/>
    <w:rsid w:val="00DA0956"/>
    <w:rsid w:val="00DA1CB8"/>
    <w:rsid w:val="00DA21E6"/>
    <w:rsid w:val="00DA59E2"/>
    <w:rsid w:val="00DA6BD3"/>
    <w:rsid w:val="00DB2E4B"/>
    <w:rsid w:val="00DB3CCF"/>
    <w:rsid w:val="00DB42B9"/>
    <w:rsid w:val="00DB43B4"/>
    <w:rsid w:val="00DB5E2A"/>
    <w:rsid w:val="00DB62F4"/>
    <w:rsid w:val="00DB7148"/>
    <w:rsid w:val="00DC067D"/>
    <w:rsid w:val="00DC47B5"/>
    <w:rsid w:val="00DC542A"/>
    <w:rsid w:val="00DC5BA4"/>
    <w:rsid w:val="00DC6814"/>
    <w:rsid w:val="00DC76CA"/>
    <w:rsid w:val="00DC7780"/>
    <w:rsid w:val="00DC7900"/>
    <w:rsid w:val="00DD1737"/>
    <w:rsid w:val="00DD2356"/>
    <w:rsid w:val="00DD2D3B"/>
    <w:rsid w:val="00DD6C0A"/>
    <w:rsid w:val="00DD78B2"/>
    <w:rsid w:val="00DE7965"/>
    <w:rsid w:val="00DF0FD3"/>
    <w:rsid w:val="00DF10E7"/>
    <w:rsid w:val="00DF439D"/>
    <w:rsid w:val="00DF4AA1"/>
    <w:rsid w:val="00DF4C5B"/>
    <w:rsid w:val="00DF4E88"/>
    <w:rsid w:val="00E0338B"/>
    <w:rsid w:val="00E043AE"/>
    <w:rsid w:val="00E04904"/>
    <w:rsid w:val="00E04D68"/>
    <w:rsid w:val="00E05AD9"/>
    <w:rsid w:val="00E129FA"/>
    <w:rsid w:val="00E12B4B"/>
    <w:rsid w:val="00E150EA"/>
    <w:rsid w:val="00E158DC"/>
    <w:rsid w:val="00E203DA"/>
    <w:rsid w:val="00E2602A"/>
    <w:rsid w:val="00E26EB6"/>
    <w:rsid w:val="00E305C5"/>
    <w:rsid w:val="00E32FDF"/>
    <w:rsid w:val="00E33273"/>
    <w:rsid w:val="00E33346"/>
    <w:rsid w:val="00E33AA9"/>
    <w:rsid w:val="00E348A2"/>
    <w:rsid w:val="00E442F4"/>
    <w:rsid w:val="00E453F6"/>
    <w:rsid w:val="00E46623"/>
    <w:rsid w:val="00E53BB6"/>
    <w:rsid w:val="00E5428A"/>
    <w:rsid w:val="00E555E0"/>
    <w:rsid w:val="00E5605D"/>
    <w:rsid w:val="00E60F5F"/>
    <w:rsid w:val="00E622FE"/>
    <w:rsid w:val="00E624CF"/>
    <w:rsid w:val="00E70700"/>
    <w:rsid w:val="00E709C4"/>
    <w:rsid w:val="00E722E0"/>
    <w:rsid w:val="00E744BF"/>
    <w:rsid w:val="00E8104F"/>
    <w:rsid w:val="00E8243E"/>
    <w:rsid w:val="00E82AFE"/>
    <w:rsid w:val="00E82DE2"/>
    <w:rsid w:val="00E82E30"/>
    <w:rsid w:val="00E83225"/>
    <w:rsid w:val="00E85BF1"/>
    <w:rsid w:val="00E86E1F"/>
    <w:rsid w:val="00E86E81"/>
    <w:rsid w:val="00E870D9"/>
    <w:rsid w:val="00E87B68"/>
    <w:rsid w:val="00E91056"/>
    <w:rsid w:val="00EA1202"/>
    <w:rsid w:val="00EA31F1"/>
    <w:rsid w:val="00EA33DF"/>
    <w:rsid w:val="00EA4DCE"/>
    <w:rsid w:val="00EA5875"/>
    <w:rsid w:val="00EA6E70"/>
    <w:rsid w:val="00EA7128"/>
    <w:rsid w:val="00EB0E98"/>
    <w:rsid w:val="00EB27CB"/>
    <w:rsid w:val="00EB2D6D"/>
    <w:rsid w:val="00EB43BD"/>
    <w:rsid w:val="00EB4ED4"/>
    <w:rsid w:val="00EB71C5"/>
    <w:rsid w:val="00EB7B00"/>
    <w:rsid w:val="00EC1796"/>
    <w:rsid w:val="00EC2372"/>
    <w:rsid w:val="00EC2AD1"/>
    <w:rsid w:val="00EC3F4F"/>
    <w:rsid w:val="00ED00D3"/>
    <w:rsid w:val="00ED13A6"/>
    <w:rsid w:val="00ED36E7"/>
    <w:rsid w:val="00ED5F58"/>
    <w:rsid w:val="00ED6A0B"/>
    <w:rsid w:val="00ED7442"/>
    <w:rsid w:val="00EE067B"/>
    <w:rsid w:val="00EE11BE"/>
    <w:rsid w:val="00EE14D9"/>
    <w:rsid w:val="00EE331A"/>
    <w:rsid w:val="00EE3E12"/>
    <w:rsid w:val="00EE5FBC"/>
    <w:rsid w:val="00EE601E"/>
    <w:rsid w:val="00EE60CB"/>
    <w:rsid w:val="00EE6FAE"/>
    <w:rsid w:val="00EE6FED"/>
    <w:rsid w:val="00EE7EEE"/>
    <w:rsid w:val="00EF15FE"/>
    <w:rsid w:val="00EF2CD0"/>
    <w:rsid w:val="00EF5637"/>
    <w:rsid w:val="00EF6908"/>
    <w:rsid w:val="00EF6D0E"/>
    <w:rsid w:val="00EF7A1D"/>
    <w:rsid w:val="00F009A2"/>
    <w:rsid w:val="00F00C27"/>
    <w:rsid w:val="00F01BB7"/>
    <w:rsid w:val="00F0740B"/>
    <w:rsid w:val="00F11FA7"/>
    <w:rsid w:val="00F130B1"/>
    <w:rsid w:val="00F13A68"/>
    <w:rsid w:val="00F13BDA"/>
    <w:rsid w:val="00F145F9"/>
    <w:rsid w:val="00F1500B"/>
    <w:rsid w:val="00F16F78"/>
    <w:rsid w:val="00F16F8D"/>
    <w:rsid w:val="00F17540"/>
    <w:rsid w:val="00F17DE1"/>
    <w:rsid w:val="00F17E5A"/>
    <w:rsid w:val="00F21644"/>
    <w:rsid w:val="00F218BC"/>
    <w:rsid w:val="00F2237F"/>
    <w:rsid w:val="00F22FE8"/>
    <w:rsid w:val="00F23A96"/>
    <w:rsid w:val="00F24319"/>
    <w:rsid w:val="00F265B4"/>
    <w:rsid w:val="00F26A84"/>
    <w:rsid w:val="00F300BD"/>
    <w:rsid w:val="00F30B86"/>
    <w:rsid w:val="00F30D5A"/>
    <w:rsid w:val="00F31455"/>
    <w:rsid w:val="00F33073"/>
    <w:rsid w:val="00F3327B"/>
    <w:rsid w:val="00F34281"/>
    <w:rsid w:val="00F35A7A"/>
    <w:rsid w:val="00F36450"/>
    <w:rsid w:val="00F42CEA"/>
    <w:rsid w:val="00F43877"/>
    <w:rsid w:val="00F43CD2"/>
    <w:rsid w:val="00F442D4"/>
    <w:rsid w:val="00F44F15"/>
    <w:rsid w:val="00F45C23"/>
    <w:rsid w:val="00F4798F"/>
    <w:rsid w:val="00F52146"/>
    <w:rsid w:val="00F53772"/>
    <w:rsid w:val="00F55B7D"/>
    <w:rsid w:val="00F61CB8"/>
    <w:rsid w:val="00F62A41"/>
    <w:rsid w:val="00F66451"/>
    <w:rsid w:val="00F7046E"/>
    <w:rsid w:val="00F70DED"/>
    <w:rsid w:val="00F7268E"/>
    <w:rsid w:val="00F72A8C"/>
    <w:rsid w:val="00F73C30"/>
    <w:rsid w:val="00F7627A"/>
    <w:rsid w:val="00F76931"/>
    <w:rsid w:val="00F77F31"/>
    <w:rsid w:val="00F80ADC"/>
    <w:rsid w:val="00F81AAB"/>
    <w:rsid w:val="00F82A2D"/>
    <w:rsid w:val="00F84272"/>
    <w:rsid w:val="00F84E19"/>
    <w:rsid w:val="00F86C14"/>
    <w:rsid w:val="00F90686"/>
    <w:rsid w:val="00F923EB"/>
    <w:rsid w:val="00F92D47"/>
    <w:rsid w:val="00F9591C"/>
    <w:rsid w:val="00FA28B7"/>
    <w:rsid w:val="00FA5076"/>
    <w:rsid w:val="00FA595A"/>
    <w:rsid w:val="00FA6938"/>
    <w:rsid w:val="00FB188F"/>
    <w:rsid w:val="00FB6DA0"/>
    <w:rsid w:val="00FB6DC1"/>
    <w:rsid w:val="00FB745D"/>
    <w:rsid w:val="00FC3FC2"/>
    <w:rsid w:val="00FC4FDE"/>
    <w:rsid w:val="00FC5034"/>
    <w:rsid w:val="00FC6F3C"/>
    <w:rsid w:val="00FC77F9"/>
    <w:rsid w:val="00FD0110"/>
    <w:rsid w:val="00FD207C"/>
    <w:rsid w:val="00FD4B35"/>
    <w:rsid w:val="00FD787A"/>
    <w:rsid w:val="00FE1181"/>
    <w:rsid w:val="00FE1EF3"/>
    <w:rsid w:val="00FE439B"/>
    <w:rsid w:val="00FE593C"/>
    <w:rsid w:val="00FE7360"/>
    <w:rsid w:val="00FE7480"/>
    <w:rsid w:val="00FE7FC6"/>
    <w:rsid w:val="00FF061F"/>
    <w:rsid w:val="00FF1B1D"/>
    <w:rsid w:val="00FF399D"/>
    <w:rsid w:val="00FF4155"/>
    <w:rsid w:val="00FF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28A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428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643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734</Words>
  <Characters>4190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sergey</cp:lastModifiedBy>
  <cp:revision>2</cp:revision>
  <cp:lastPrinted>2020-08-14T11:03:00Z</cp:lastPrinted>
  <dcterms:created xsi:type="dcterms:W3CDTF">2020-08-14T11:27:00Z</dcterms:created>
  <dcterms:modified xsi:type="dcterms:W3CDTF">2020-08-14T11:27:00Z</dcterms:modified>
</cp:coreProperties>
</file>